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7A10F" w14:textId="799FA742" w:rsidR="006310D5" w:rsidRPr="00DF1F31" w:rsidRDefault="006310D5" w:rsidP="006310D5">
      <w:pPr>
        <w:spacing w:after="0" w:line="360" w:lineRule="auto"/>
        <w:jc w:val="center"/>
        <w:rPr>
          <w:rFonts w:asciiTheme="majorHAnsi" w:hAnsiTheme="majorHAnsi" w:cs="Calibri"/>
          <w:b/>
        </w:rPr>
      </w:pPr>
      <w:r w:rsidRPr="00DF1F31">
        <w:rPr>
          <w:rFonts w:asciiTheme="majorHAnsi" w:hAnsiTheme="majorHAnsi" w:cs="Calibri"/>
          <w:b/>
        </w:rPr>
        <w:t xml:space="preserve">PROCESO DIRECCIÓN DE FORMACIÓN PROFESIONAL INTEGRAL </w:t>
      </w:r>
    </w:p>
    <w:p w14:paraId="247A73C0" w14:textId="77777777" w:rsidR="006310D5" w:rsidRPr="00DF1F31" w:rsidRDefault="006310D5" w:rsidP="006310D5">
      <w:pPr>
        <w:spacing w:after="0" w:line="360" w:lineRule="auto"/>
        <w:jc w:val="center"/>
        <w:rPr>
          <w:rFonts w:asciiTheme="majorHAnsi" w:hAnsiTheme="majorHAnsi" w:cs="Calibri"/>
          <w:b/>
          <w:color w:val="FF0000"/>
        </w:rPr>
      </w:pPr>
      <w:r w:rsidRPr="00DF1F31">
        <w:rPr>
          <w:rFonts w:asciiTheme="majorHAnsi" w:hAnsiTheme="majorHAnsi" w:cs="Calibri"/>
          <w:b/>
        </w:rPr>
        <w:t>FORMATO GUÍA DE APRENDIZAJE</w:t>
      </w:r>
    </w:p>
    <w:p w14:paraId="08B7422D" w14:textId="77777777" w:rsidR="006310D5" w:rsidRPr="004C1A41" w:rsidRDefault="006310D5" w:rsidP="006310D5">
      <w:pPr>
        <w:rPr>
          <w:rFonts w:cs="Calibri"/>
          <w:b/>
          <w:color w:val="000000" w:themeColor="text1"/>
        </w:rPr>
      </w:pPr>
    </w:p>
    <w:p w14:paraId="76B16950" w14:textId="77777777" w:rsidR="00763710" w:rsidRPr="00B961FA" w:rsidRDefault="00763710" w:rsidP="00083D82">
      <w:pPr>
        <w:numPr>
          <w:ilvl w:val="0"/>
          <w:numId w:val="5"/>
        </w:numPr>
        <w:spacing w:line="240" w:lineRule="atLeast"/>
        <w:contextualSpacing/>
        <w:jc w:val="both"/>
        <w:rPr>
          <w:rFonts w:asciiTheme="majorHAnsi" w:eastAsiaTheme="minorHAnsi" w:hAnsiTheme="majorHAnsi" w:cs="Calibri"/>
          <w:b/>
        </w:rPr>
      </w:pPr>
      <w:r w:rsidRPr="00B961FA">
        <w:rPr>
          <w:rFonts w:asciiTheme="majorHAnsi" w:eastAsiaTheme="minorHAnsi" w:hAnsiTheme="majorHAnsi" w:cs="Calibri"/>
          <w:b/>
        </w:rPr>
        <w:t>IDENTIFICACIÓN DE LA GUIA DE APRENDIZAJE</w:t>
      </w:r>
    </w:p>
    <w:p w14:paraId="0F220A11" w14:textId="77777777" w:rsidR="00763710" w:rsidRPr="00B961FA" w:rsidRDefault="00763710" w:rsidP="00763710">
      <w:pPr>
        <w:spacing w:line="240" w:lineRule="atLeast"/>
        <w:ind w:left="360"/>
        <w:contextualSpacing/>
        <w:jc w:val="both"/>
        <w:rPr>
          <w:rFonts w:asciiTheme="majorHAnsi" w:eastAsiaTheme="minorHAnsi" w:hAnsiTheme="majorHAnsi" w:cs="Calibri"/>
          <w:b/>
        </w:rPr>
      </w:pPr>
    </w:p>
    <w:p w14:paraId="27E8E626" w14:textId="29CE624E" w:rsidR="00763710" w:rsidRPr="00763710" w:rsidRDefault="00763710" w:rsidP="00083D82">
      <w:pPr>
        <w:numPr>
          <w:ilvl w:val="0"/>
          <w:numId w:val="8"/>
        </w:numPr>
        <w:spacing w:line="240" w:lineRule="atLeast"/>
        <w:contextualSpacing/>
        <w:jc w:val="both"/>
        <w:rPr>
          <w:rFonts w:eastAsiaTheme="minorHAnsi" w:cs="Calibri"/>
        </w:rPr>
      </w:pPr>
      <w:r w:rsidRPr="00763710">
        <w:rPr>
          <w:rFonts w:eastAsiaTheme="minorHAnsi" w:cs="Calibri"/>
          <w:b/>
        </w:rPr>
        <w:t>Denominación del Programa de Formación:</w:t>
      </w:r>
      <w:r w:rsidRPr="00763710">
        <w:rPr>
          <w:rFonts w:eastAsiaTheme="minorHAnsi" w:cs="Calibri"/>
        </w:rPr>
        <w:t xml:space="preserve"> Gestión Integrada de la Calidad, Medio Ambiente, </w:t>
      </w:r>
      <w:proofErr w:type="gramStart"/>
      <w:r w:rsidRPr="00763710">
        <w:rPr>
          <w:rFonts w:eastAsiaTheme="minorHAnsi" w:cs="Calibri"/>
        </w:rPr>
        <w:t>Seguridad  y</w:t>
      </w:r>
      <w:proofErr w:type="gramEnd"/>
      <w:r w:rsidRPr="00763710">
        <w:rPr>
          <w:rFonts w:eastAsiaTheme="minorHAnsi" w:cs="Calibri"/>
        </w:rPr>
        <w:t xml:space="preserve"> Salud Ocupacional – Fich</w:t>
      </w:r>
      <w:r w:rsidR="00B961FA">
        <w:rPr>
          <w:rFonts w:eastAsiaTheme="minorHAnsi" w:cs="Calibri"/>
        </w:rPr>
        <w:t xml:space="preserve">a </w:t>
      </w:r>
      <w:proofErr w:type="spellStart"/>
      <w:r w:rsidR="00B961FA">
        <w:rPr>
          <w:rFonts w:eastAsiaTheme="minorHAnsi" w:cs="Calibri"/>
        </w:rPr>
        <w:t>N°</w:t>
      </w:r>
      <w:proofErr w:type="spellEnd"/>
      <w:r w:rsidR="00B961FA">
        <w:rPr>
          <w:rFonts w:eastAsiaTheme="minorHAnsi" w:cs="Calibri"/>
        </w:rPr>
        <w:t xml:space="preserve"> </w:t>
      </w:r>
      <w:r w:rsidR="00AB73BF">
        <w:rPr>
          <w:rFonts w:eastAsiaTheme="minorHAnsi" w:cs="Calibri"/>
        </w:rPr>
        <w:t>2950702</w:t>
      </w:r>
    </w:p>
    <w:p w14:paraId="2CD20D95" w14:textId="77777777" w:rsidR="00763710" w:rsidRPr="00763710" w:rsidRDefault="00763710" w:rsidP="00763710">
      <w:pPr>
        <w:spacing w:line="240" w:lineRule="atLeast"/>
        <w:ind w:left="360"/>
        <w:contextualSpacing/>
        <w:jc w:val="both"/>
        <w:rPr>
          <w:rFonts w:eastAsiaTheme="minorHAnsi" w:cs="Calibri"/>
        </w:rPr>
      </w:pPr>
    </w:p>
    <w:p w14:paraId="115FD570" w14:textId="77777777" w:rsidR="00763710" w:rsidRPr="00763710" w:rsidRDefault="00763710" w:rsidP="00083D82">
      <w:pPr>
        <w:numPr>
          <w:ilvl w:val="0"/>
          <w:numId w:val="3"/>
        </w:numPr>
        <w:spacing w:line="240" w:lineRule="atLeast"/>
        <w:contextualSpacing/>
        <w:jc w:val="both"/>
        <w:rPr>
          <w:rFonts w:eastAsiaTheme="minorHAnsi" w:cs="Calibri"/>
        </w:rPr>
      </w:pPr>
      <w:r w:rsidRPr="00763710">
        <w:rPr>
          <w:rFonts w:eastAsiaTheme="minorHAnsi" w:cs="Calibri"/>
          <w:b/>
        </w:rPr>
        <w:t xml:space="preserve">Código del Programa de Formación: </w:t>
      </w:r>
      <w:r w:rsidRPr="00763710">
        <w:rPr>
          <w:rFonts w:eastAsiaTheme="minorHAnsi" w:cs="Calibri"/>
        </w:rPr>
        <w:t>122128</w:t>
      </w:r>
    </w:p>
    <w:p w14:paraId="248BE808" w14:textId="77777777" w:rsidR="00763710" w:rsidRPr="00763710" w:rsidRDefault="00763710" w:rsidP="00763710">
      <w:pPr>
        <w:spacing w:line="240" w:lineRule="atLeast"/>
        <w:ind w:left="360"/>
        <w:contextualSpacing/>
        <w:jc w:val="both"/>
        <w:rPr>
          <w:rFonts w:eastAsiaTheme="minorHAnsi" w:cs="Calibri"/>
        </w:rPr>
      </w:pPr>
    </w:p>
    <w:p w14:paraId="2651332E" w14:textId="4C636110" w:rsidR="00763710" w:rsidRPr="00763710" w:rsidRDefault="00763710" w:rsidP="00083D82">
      <w:pPr>
        <w:numPr>
          <w:ilvl w:val="0"/>
          <w:numId w:val="3"/>
        </w:numPr>
        <w:spacing w:line="240" w:lineRule="atLeast"/>
        <w:contextualSpacing/>
        <w:jc w:val="both"/>
        <w:rPr>
          <w:rFonts w:eastAsiaTheme="minorHAnsi" w:cs="Calibri"/>
        </w:rPr>
      </w:pPr>
      <w:r w:rsidRPr="00763710">
        <w:rPr>
          <w:rFonts w:eastAsiaTheme="minorHAnsi" w:cs="Calibri"/>
          <w:b/>
        </w:rPr>
        <w:t>Nombre del Proyecto:</w:t>
      </w:r>
      <w:r w:rsidRPr="00763710">
        <w:rPr>
          <w:rFonts w:eastAsiaTheme="minorHAnsi" w:cs="Calibri"/>
        </w:rPr>
        <w:t xml:space="preserve"> </w:t>
      </w:r>
      <w:r w:rsidR="00B961FA">
        <w:t>Estructurar un sistema de gestión individual o integrado de acuerdo con los requisitos establecidos en las NTC ISO 9001:2015, 14001:201 y 45001:2018 para empresas de la región</w:t>
      </w:r>
      <w:r w:rsidR="00B961FA" w:rsidRPr="00763710">
        <w:rPr>
          <w:rFonts w:eastAsiaTheme="minorHAnsi" w:cs="Calibri"/>
        </w:rPr>
        <w:t xml:space="preserve"> </w:t>
      </w:r>
      <w:r w:rsidRPr="00763710">
        <w:rPr>
          <w:rFonts w:eastAsiaTheme="minorHAnsi" w:cs="Calibri"/>
        </w:rPr>
        <w:t>(</w:t>
      </w:r>
      <w:r w:rsidR="00B961FA">
        <w:t>2036073</w:t>
      </w:r>
      <w:r w:rsidRPr="00763710">
        <w:rPr>
          <w:rFonts w:eastAsiaTheme="minorHAnsi" w:cs="Calibri"/>
        </w:rPr>
        <w:t>).</w:t>
      </w:r>
    </w:p>
    <w:p w14:paraId="14252F00" w14:textId="77777777" w:rsidR="00763710" w:rsidRPr="00763710" w:rsidRDefault="00763710" w:rsidP="00763710">
      <w:pPr>
        <w:spacing w:line="240" w:lineRule="atLeast"/>
        <w:ind w:left="360"/>
        <w:contextualSpacing/>
        <w:jc w:val="both"/>
        <w:rPr>
          <w:rFonts w:eastAsiaTheme="minorHAnsi" w:cs="Calibri"/>
        </w:rPr>
      </w:pPr>
    </w:p>
    <w:p w14:paraId="7188CAD2" w14:textId="13631E3B" w:rsidR="00763710" w:rsidRPr="00763710" w:rsidRDefault="00763710" w:rsidP="00083D82">
      <w:pPr>
        <w:numPr>
          <w:ilvl w:val="0"/>
          <w:numId w:val="3"/>
        </w:numPr>
        <w:spacing w:line="240" w:lineRule="atLeast"/>
        <w:contextualSpacing/>
        <w:jc w:val="both"/>
        <w:rPr>
          <w:rFonts w:eastAsiaTheme="minorHAnsi" w:cs="Calibri"/>
        </w:rPr>
      </w:pPr>
      <w:r w:rsidRPr="00763710">
        <w:rPr>
          <w:rFonts w:eastAsiaTheme="minorHAnsi" w:cs="Calibri"/>
          <w:b/>
        </w:rPr>
        <w:t>Fase del Proyecto:</w:t>
      </w:r>
      <w:r w:rsidRPr="00763710">
        <w:rPr>
          <w:rFonts w:eastAsiaTheme="minorHAnsi" w:cs="Calibri"/>
        </w:rPr>
        <w:t xml:space="preserve">  E</w:t>
      </w:r>
      <w:r w:rsidR="008930DB">
        <w:rPr>
          <w:rFonts w:eastAsiaTheme="minorHAnsi" w:cs="Calibri"/>
        </w:rPr>
        <w:t>jecución</w:t>
      </w:r>
    </w:p>
    <w:p w14:paraId="27D9C07E" w14:textId="77777777" w:rsidR="00763710" w:rsidRPr="00763710" w:rsidRDefault="00763710" w:rsidP="00763710">
      <w:pPr>
        <w:spacing w:line="240" w:lineRule="atLeast"/>
        <w:ind w:left="360"/>
        <w:contextualSpacing/>
        <w:jc w:val="both"/>
        <w:rPr>
          <w:rFonts w:eastAsiaTheme="minorHAnsi" w:cs="Calibri"/>
        </w:rPr>
      </w:pPr>
    </w:p>
    <w:p w14:paraId="67BA7252" w14:textId="222408A2" w:rsidR="00763710" w:rsidRPr="00763710" w:rsidRDefault="00763710" w:rsidP="00083D82">
      <w:pPr>
        <w:numPr>
          <w:ilvl w:val="0"/>
          <w:numId w:val="3"/>
        </w:numPr>
        <w:spacing w:line="240" w:lineRule="atLeast"/>
        <w:contextualSpacing/>
        <w:jc w:val="both"/>
        <w:rPr>
          <w:rFonts w:eastAsiaTheme="minorHAnsi" w:cs="Calibri"/>
          <w:b/>
        </w:rPr>
      </w:pPr>
      <w:r w:rsidRPr="00763710">
        <w:rPr>
          <w:rFonts w:eastAsiaTheme="minorHAnsi" w:cs="Calibri"/>
          <w:b/>
        </w:rPr>
        <w:t xml:space="preserve">Actividad de Proyecto: </w:t>
      </w:r>
      <w:r w:rsidR="008930DB">
        <w:rPr>
          <w:rFonts w:eastAsiaTheme="minorHAnsi" w:cs="Calibri"/>
        </w:rPr>
        <w:t>E</w:t>
      </w:r>
      <w:r w:rsidR="008930DB" w:rsidRPr="008930DB">
        <w:rPr>
          <w:rFonts w:eastAsiaTheme="minorHAnsi" w:cs="Calibri"/>
        </w:rPr>
        <w:t xml:space="preserve">laborar los documentos del sistema de gestión individual o integrado de acuerdo con los requisitos de la empresa y de las </w:t>
      </w:r>
      <w:r w:rsidR="002507E3" w:rsidRPr="008930DB">
        <w:rPr>
          <w:rFonts w:eastAsiaTheme="minorHAnsi" w:cs="Calibri"/>
        </w:rPr>
        <w:t xml:space="preserve">NTC ISO </w:t>
      </w:r>
      <w:r w:rsidR="008930DB" w:rsidRPr="008930DB">
        <w:rPr>
          <w:rFonts w:eastAsiaTheme="minorHAnsi" w:cs="Calibri"/>
        </w:rPr>
        <w:t>9001:2015 - 14001: 2015 y 45001:2018</w:t>
      </w:r>
      <w:r w:rsidR="008930DB" w:rsidRPr="00763710">
        <w:rPr>
          <w:rFonts w:eastAsiaTheme="minorHAnsi" w:cs="Calibri"/>
        </w:rPr>
        <w:t>.</w:t>
      </w:r>
    </w:p>
    <w:p w14:paraId="76C097BE" w14:textId="77777777" w:rsidR="00763710" w:rsidRPr="00763710" w:rsidRDefault="00763710" w:rsidP="00763710">
      <w:pPr>
        <w:ind w:left="720"/>
        <w:contextualSpacing/>
        <w:rPr>
          <w:rFonts w:eastAsiaTheme="minorHAnsi" w:cs="Calibri"/>
          <w:b/>
        </w:rPr>
      </w:pPr>
    </w:p>
    <w:p w14:paraId="558A39B3" w14:textId="77777777" w:rsidR="00763710" w:rsidRPr="00763710" w:rsidRDefault="00763710" w:rsidP="00083D82">
      <w:pPr>
        <w:numPr>
          <w:ilvl w:val="0"/>
          <w:numId w:val="3"/>
        </w:numPr>
        <w:spacing w:line="240" w:lineRule="atLeast"/>
        <w:contextualSpacing/>
        <w:jc w:val="both"/>
        <w:rPr>
          <w:rFonts w:eastAsiaTheme="minorHAnsi" w:cs="Calibri"/>
          <w:b/>
        </w:rPr>
      </w:pPr>
      <w:r w:rsidRPr="00763710">
        <w:rPr>
          <w:rFonts w:eastAsiaTheme="minorHAnsi" w:cs="Calibri"/>
          <w:b/>
        </w:rPr>
        <w:t xml:space="preserve">Competencias: </w:t>
      </w:r>
    </w:p>
    <w:p w14:paraId="32D47499" w14:textId="77777777" w:rsidR="00763710" w:rsidRPr="00763710" w:rsidRDefault="00763710" w:rsidP="00763710">
      <w:pPr>
        <w:spacing w:line="240" w:lineRule="atLeast"/>
        <w:ind w:left="720"/>
        <w:contextualSpacing/>
        <w:rPr>
          <w:rFonts w:eastAsiaTheme="minorHAnsi" w:cs="Calibri"/>
        </w:rPr>
      </w:pPr>
    </w:p>
    <w:p w14:paraId="1B89F2FE" w14:textId="77777777" w:rsidR="00763710" w:rsidRPr="00763710" w:rsidRDefault="00763710" w:rsidP="00083D82">
      <w:pPr>
        <w:numPr>
          <w:ilvl w:val="0"/>
          <w:numId w:val="7"/>
        </w:numPr>
        <w:spacing w:line="240" w:lineRule="atLeast"/>
        <w:contextualSpacing/>
        <w:jc w:val="both"/>
        <w:rPr>
          <w:rFonts w:eastAsiaTheme="minorHAnsi" w:cs="Calibri"/>
        </w:rPr>
      </w:pPr>
      <w:r w:rsidRPr="00763710">
        <w:rPr>
          <w:rFonts w:eastAsiaTheme="minorHAnsi" w:cs="Calibri"/>
          <w:b/>
        </w:rPr>
        <w:t xml:space="preserve">291201024: </w:t>
      </w:r>
      <w:r w:rsidRPr="00763710">
        <w:rPr>
          <w:rFonts w:eastAsiaTheme="minorHAnsi" w:cs="Calibri"/>
        </w:rPr>
        <w:t>Apoyar actividades que conduzcan a la implementación de los sistemas de gestión, de forma individual o integrada; de acuerdo a planificación establecida por la empresa.</w:t>
      </w:r>
    </w:p>
    <w:p w14:paraId="163BB2D9" w14:textId="77777777" w:rsidR="00763710" w:rsidRPr="00763710" w:rsidRDefault="00763710" w:rsidP="00763710">
      <w:pPr>
        <w:spacing w:line="240" w:lineRule="atLeast"/>
        <w:ind w:left="1080"/>
        <w:contextualSpacing/>
        <w:jc w:val="both"/>
        <w:rPr>
          <w:rFonts w:eastAsiaTheme="minorHAnsi" w:cs="Calibri"/>
        </w:rPr>
      </w:pPr>
    </w:p>
    <w:p w14:paraId="0B48E7A2" w14:textId="77777777" w:rsidR="00763710" w:rsidRPr="00763710" w:rsidRDefault="00763710" w:rsidP="00083D82">
      <w:pPr>
        <w:numPr>
          <w:ilvl w:val="0"/>
          <w:numId w:val="3"/>
        </w:numPr>
        <w:spacing w:line="240" w:lineRule="atLeast"/>
        <w:contextualSpacing/>
        <w:jc w:val="both"/>
        <w:rPr>
          <w:rFonts w:eastAsiaTheme="minorHAnsi" w:cs="Calibri"/>
          <w:b/>
        </w:rPr>
      </w:pPr>
      <w:r w:rsidRPr="00763710">
        <w:rPr>
          <w:rFonts w:eastAsiaTheme="minorHAnsi" w:cs="Calibri"/>
          <w:b/>
        </w:rPr>
        <w:t>Resultados de Aprendizaje Alcanzar:</w:t>
      </w:r>
    </w:p>
    <w:p w14:paraId="06EAD931" w14:textId="77777777" w:rsidR="00763710" w:rsidRPr="00763710" w:rsidRDefault="00763710" w:rsidP="00763710">
      <w:pPr>
        <w:spacing w:line="240" w:lineRule="atLeast"/>
        <w:ind w:left="360"/>
        <w:contextualSpacing/>
        <w:jc w:val="both"/>
        <w:rPr>
          <w:rFonts w:eastAsiaTheme="minorHAnsi" w:cs="Calibri"/>
        </w:rPr>
      </w:pPr>
    </w:p>
    <w:p w14:paraId="7A9AEE23" w14:textId="77777777" w:rsidR="00763710" w:rsidRPr="00763710" w:rsidRDefault="00763710" w:rsidP="00083D82">
      <w:pPr>
        <w:numPr>
          <w:ilvl w:val="0"/>
          <w:numId w:val="7"/>
        </w:numPr>
        <w:spacing w:line="240" w:lineRule="atLeast"/>
        <w:contextualSpacing/>
        <w:jc w:val="both"/>
        <w:rPr>
          <w:rFonts w:eastAsiaTheme="minorHAnsi" w:cs="Calibri"/>
        </w:rPr>
      </w:pPr>
      <w:r w:rsidRPr="00763710">
        <w:rPr>
          <w:rFonts w:eastAsiaTheme="minorHAnsi" w:cs="Calibri"/>
        </w:rPr>
        <w:t>Monitorear el cumplimiento del plan de implementación del sistema de gestión, teniendo en cuenta los requisitos normativos, legales y organizacionales.</w:t>
      </w:r>
    </w:p>
    <w:p w14:paraId="68141DEF" w14:textId="77777777" w:rsidR="006310D5" w:rsidRDefault="006310D5" w:rsidP="006310D5">
      <w:pPr>
        <w:pStyle w:val="Prrafodelista"/>
        <w:spacing w:line="240" w:lineRule="atLeast"/>
        <w:ind w:left="1080"/>
        <w:jc w:val="both"/>
        <w:rPr>
          <w:rFonts w:ascii="Calibri" w:hAnsi="Calibri" w:cs="Calibri"/>
        </w:rPr>
      </w:pPr>
    </w:p>
    <w:p w14:paraId="66CD492A" w14:textId="086A7270" w:rsidR="006310D5" w:rsidRPr="00861178" w:rsidRDefault="006310D5" w:rsidP="00083D82">
      <w:pPr>
        <w:pStyle w:val="Prrafodelista"/>
        <w:numPr>
          <w:ilvl w:val="0"/>
          <w:numId w:val="3"/>
        </w:numPr>
        <w:spacing w:line="240" w:lineRule="atLeast"/>
        <w:jc w:val="both"/>
        <w:rPr>
          <w:rFonts w:ascii="Calibri" w:hAnsi="Calibri" w:cs="Calibri"/>
        </w:rPr>
      </w:pPr>
      <w:r w:rsidRPr="007900B2">
        <w:rPr>
          <w:rFonts w:ascii="Calibri" w:hAnsi="Calibri" w:cs="Calibri"/>
          <w:b/>
        </w:rPr>
        <w:t>Duración de la Guía:</w:t>
      </w:r>
      <w:r>
        <w:rPr>
          <w:rFonts w:ascii="Calibri" w:hAnsi="Calibri" w:cs="Calibri"/>
        </w:rPr>
        <w:t xml:space="preserve"> </w:t>
      </w:r>
      <w:r w:rsidR="008930DB">
        <w:rPr>
          <w:rFonts w:ascii="Calibri" w:hAnsi="Calibri" w:cs="Calibri"/>
        </w:rPr>
        <w:t>48</w:t>
      </w:r>
      <w:r w:rsidRPr="00861178">
        <w:rPr>
          <w:rFonts w:ascii="Calibri" w:hAnsi="Calibri" w:cs="Calibri"/>
        </w:rPr>
        <w:t xml:space="preserve"> Horas</w:t>
      </w:r>
    </w:p>
    <w:p w14:paraId="6C7CCD50" w14:textId="163C1BEE" w:rsidR="006310D5" w:rsidRDefault="008930DB" w:rsidP="008930DB">
      <w:pPr>
        <w:tabs>
          <w:tab w:val="left" w:pos="1905"/>
        </w:tabs>
        <w:ind w:left="360"/>
        <w:jc w:val="both"/>
        <w:rPr>
          <w:rFonts w:asciiTheme="majorHAnsi" w:hAnsiTheme="majorHAnsi" w:cs="Calibri"/>
        </w:rPr>
      </w:pPr>
      <w:r>
        <w:rPr>
          <w:rFonts w:asciiTheme="majorHAnsi" w:hAnsiTheme="majorHAnsi" w:cs="Calibri"/>
        </w:rPr>
        <w:tab/>
      </w:r>
    </w:p>
    <w:p w14:paraId="1B084152" w14:textId="26BEA1AF" w:rsidR="008930DB" w:rsidRDefault="008930DB" w:rsidP="008930DB">
      <w:pPr>
        <w:tabs>
          <w:tab w:val="left" w:pos="1905"/>
        </w:tabs>
        <w:ind w:left="360"/>
        <w:jc w:val="both"/>
        <w:rPr>
          <w:rFonts w:asciiTheme="majorHAnsi" w:hAnsiTheme="majorHAnsi" w:cs="Calibri"/>
        </w:rPr>
      </w:pPr>
    </w:p>
    <w:p w14:paraId="7A4D8792" w14:textId="0B56D372" w:rsidR="008930DB" w:rsidRDefault="008930DB" w:rsidP="008930DB">
      <w:pPr>
        <w:tabs>
          <w:tab w:val="left" w:pos="1905"/>
        </w:tabs>
        <w:ind w:left="360"/>
        <w:jc w:val="both"/>
        <w:rPr>
          <w:rFonts w:asciiTheme="majorHAnsi" w:hAnsiTheme="majorHAnsi" w:cs="Calibri"/>
        </w:rPr>
      </w:pPr>
    </w:p>
    <w:p w14:paraId="1CFA6301" w14:textId="4CB4E5BE" w:rsidR="008930DB" w:rsidRDefault="008930DB" w:rsidP="008930DB">
      <w:pPr>
        <w:tabs>
          <w:tab w:val="left" w:pos="1905"/>
        </w:tabs>
        <w:ind w:left="360"/>
        <w:jc w:val="both"/>
        <w:rPr>
          <w:rFonts w:asciiTheme="majorHAnsi" w:hAnsiTheme="majorHAnsi" w:cs="Calibri"/>
        </w:rPr>
      </w:pPr>
    </w:p>
    <w:p w14:paraId="52DE95B2" w14:textId="06DF0C91" w:rsidR="008930DB" w:rsidRDefault="008930DB" w:rsidP="008930DB">
      <w:pPr>
        <w:tabs>
          <w:tab w:val="left" w:pos="1905"/>
        </w:tabs>
        <w:ind w:left="360"/>
        <w:jc w:val="both"/>
        <w:rPr>
          <w:rFonts w:asciiTheme="majorHAnsi" w:hAnsiTheme="majorHAnsi" w:cs="Calibri"/>
        </w:rPr>
      </w:pPr>
    </w:p>
    <w:p w14:paraId="35F1D1F2" w14:textId="77777777" w:rsidR="00447771" w:rsidRDefault="00447771" w:rsidP="008930DB">
      <w:pPr>
        <w:tabs>
          <w:tab w:val="left" w:pos="1905"/>
        </w:tabs>
        <w:ind w:left="360"/>
        <w:jc w:val="both"/>
        <w:rPr>
          <w:rFonts w:asciiTheme="majorHAnsi" w:hAnsiTheme="majorHAnsi" w:cs="Calibri"/>
        </w:rPr>
      </w:pPr>
    </w:p>
    <w:p w14:paraId="0ADD55F9" w14:textId="190FFE65" w:rsidR="006310D5" w:rsidRDefault="006310D5" w:rsidP="006310D5">
      <w:pPr>
        <w:tabs>
          <w:tab w:val="left" w:pos="4320"/>
          <w:tab w:val="left" w:pos="4485"/>
          <w:tab w:val="left" w:pos="5445"/>
        </w:tabs>
        <w:jc w:val="both"/>
        <w:rPr>
          <w:rFonts w:asciiTheme="majorHAnsi" w:hAnsiTheme="majorHAnsi" w:cs="Calibri"/>
          <w:b/>
        </w:rPr>
      </w:pPr>
      <w:r w:rsidRPr="00DF1F31">
        <w:rPr>
          <w:rFonts w:asciiTheme="majorHAnsi" w:hAnsiTheme="majorHAnsi" w:cs="Calibri"/>
          <w:b/>
        </w:rPr>
        <w:t>2. PRESENTACIÓN</w:t>
      </w:r>
    </w:p>
    <w:p w14:paraId="159F1520" w14:textId="77777777" w:rsidR="00447771" w:rsidRDefault="00447771" w:rsidP="006310D5">
      <w:pPr>
        <w:tabs>
          <w:tab w:val="left" w:pos="4320"/>
          <w:tab w:val="left" w:pos="4485"/>
          <w:tab w:val="left" w:pos="5445"/>
        </w:tabs>
        <w:jc w:val="both"/>
        <w:rPr>
          <w:rFonts w:asciiTheme="majorHAnsi" w:hAnsiTheme="majorHAnsi" w:cs="Calibri"/>
          <w:b/>
        </w:rPr>
      </w:pPr>
    </w:p>
    <w:p w14:paraId="1F27BC18" w14:textId="77777777" w:rsidR="008930DB" w:rsidRPr="008930DB" w:rsidRDefault="008930DB" w:rsidP="008930DB">
      <w:pPr>
        <w:tabs>
          <w:tab w:val="left" w:pos="4320"/>
          <w:tab w:val="left" w:pos="4485"/>
          <w:tab w:val="left" w:pos="5445"/>
        </w:tabs>
        <w:spacing w:after="0" w:line="240" w:lineRule="auto"/>
        <w:jc w:val="right"/>
        <w:rPr>
          <w:rFonts w:cs="Calibri"/>
          <w:bCs/>
          <w:i/>
          <w:iCs/>
        </w:rPr>
      </w:pPr>
      <w:r w:rsidRPr="008930DB">
        <w:rPr>
          <w:rFonts w:asciiTheme="majorHAnsi" w:hAnsiTheme="majorHAnsi" w:cs="Calibri"/>
          <w:bCs/>
        </w:rPr>
        <w:t>“</w:t>
      </w:r>
      <w:r w:rsidRPr="008930DB">
        <w:rPr>
          <w:rFonts w:cs="Calibri"/>
          <w:bCs/>
          <w:i/>
          <w:iCs/>
        </w:rPr>
        <w:t xml:space="preserve">Puedes diseñar y crear, </w:t>
      </w:r>
    </w:p>
    <w:p w14:paraId="6D4910AF" w14:textId="77777777" w:rsidR="008930DB" w:rsidRPr="008930DB" w:rsidRDefault="008930DB" w:rsidP="008930DB">
      <w:pPr>
        <w:tabs>
          <w:tab w:val="left" w:pos="4320"/>
          <w:tab w:val="left" w:pos="4485"/>
          <w:tab w:val="left" w:pos="5445"/>
        </w:tabs>
        <w:spacing w:after="0" w:line="240" w:lineRule="auto"/>
        <w:jc w:val="right"/>
        <w:rPr>
          <w:rFonts w:cs="Calibri"/>
          <w:bCs/>
          <w:i/>
          <w:iCs/>
        </w:rPr>
      </w:pPr>
      <w:r w:rsidRPr="008930DB">
        <w:rPr>
          <w:rFonts w:cs="Calibri"/>
          <w:bCs/>
          <w:i/>
          <w:iCs/>
        </w:rPr>
        <w:t xml:space="preserve">y construir el lugar más maravilloso del mundo, </w:t>
      </w:r>
    </w:p>
    <w:p w14:paraId="3970E526" w14:textId="07E9D4AE" w:rsidR="008930DB" w:rsidRPr="008930DB" w:rsidRDefault="008930DB" w:rsidP="008930DB">
      <w:pPr>
        <w:tabs>
          <w:tab w:val="left" w:pos="4320"/>
          <w:tab w:val="left" w:pos="4485"/>
          <w:tab w:val="left" w:pos="5445"/>
        </w:tabs>
        <w:spacing w:after="0" w:line="240" w:lineRule="auto"/>
        <w:jc w:val="right"/>
        <w:rPr>
          <w:rFonts w:cs="Calibri"/>
          <w:bCs/>
          <w:i/>
          <w:iCs/>
        </w:rPr>
      </w:pPr>
      <w:r w:rsidRPr="008930DB">
        <w:rPr>
          <w:rFonts w:cs="Calibri"/>
          <w:bCs/>
          <w:i/>
          <w:iCs/>
        </w:rPr>
        <w:t>pero se necesita gente para hacer el sueño realidad”</w:t>
      </w:r>
      <w:r>
        <w:rPr>
          <w:rFonts w:cs="Calibri"/>
          <w:bCs/>
          <w:i/>
          <w:iCs/>
        </w:rPr>
        <w:t>.</w:t>
      </w:r>
    </w:p>
    <w:p w14:paraId="0C70CE4D" w14:textId="3090B9D4" w:rsidR="008930DB" w:rsidRPr="008930DB" w:rsidRDefault="008930DB" w:rsidP="008930DB">
      <w:pPr>
        <w:tabs>
          <w:tab w:val="left" w:pos="4320"/>
          <w:tab w:val="left" w:pos="4485"/>
          <w:tab w:val="left" w:pos="5445"/>
        </w:tabs>
        <w:spacing w:after="0" w:line="240" w:lineRule="auto"/>
        <w:jc w:val="right"/>
        <w:rPr>
          <w:rFonts w:cs="Calibri"/>
          <w:b/>
        </w:rPr>
      </w:pPr>
      <w:r w:rsidRPr="008930DB">
        <w:rPr>
          <w:rFonts w:cs="Calibri"/>
          <w:b/>
        </w:rPr>
        <w:t>Walt Disney</w:t>
      </w:r>
    </w:p>
    <w:p w14:paraId="4909C6D0" w14:textId="77777777" w:rsidR="008930DB" w:rsidRPr="00DF1F31" w:rsidRDefault="008930DB" w:rsidP="006310D5">
      <w:pPr>
        <w:tabs>
          <w:tab w:val="left" w:pos="4320"/>
          <w:tab w:val="left" w:pos="4485"/>
          <w:tab w:val="left" w:pos="5445"/>
        </w:tabs>
        <w:jc w:val="both"/>
        <w:rPr>
          <w:rFonts w:asciiTheme="majorHAnsi" w:hAnsiTheme="majorHAnsi" w:cs="Calibri"/>
          <w:b/>
        </w:rPr>
      </w:pPr>
    </w:p>
    <w:p w14:paraId="6837F81D" w14:textId="62B94E5C" w:rsidR="006310D5" w:rsidRDefault="006310D5" w:rsidP="006310D5">
      <w:pPr>
        <w:tabs>
          <w:tab w:val="left" w:pos="4320"/>
          <w:tab w:val="left" w:pos="4485"/>
          <w:tab w:val="left" w:pos="5445"/>
        </w:tabs>
        <w:jc w:val="both"/>
        <w:rPr>
          <w:rFonts w:cs="Calibri"/>
        </w:rPr>
      </w:pPr>
      <w:r>
        <w:rPr>
          <w:rFonts w:cs="Calibri"/>
        </w:rPr>
        <w:t>Est</w:t>
      </w:r>
      <w:r w:rsidR="00DF1F31">
        <w:rPr>
          <w:rFonts w:cs="Calibri"/>
        </w:rPr>
        <w:t xml:space="preserve">imado </w:t>
      </w:r>
      <w:r w:rsidR="008930DB">
        <w:rPr>
          <w:rFonts w:cs="Calibri"/>
        </w:rPr>
        <w:t xml:space="preserve">(a) </w:t>
      </w:r>
      <w:r w:rsidR="00DF1F31">
        <w:rPr>
          <w:rFonts w:cs="Calibri"/>
        </w:rPr>
        <w:t>aprendiz bienvenido a este</w:t>
      </w:r>
      <w:r>
        <w:rPr>
          <w:rFonts w:cs="Calibri"/>
        </w:rPr>
        <w:t xml:space="preserve"> nuevo momento de su aprendizaje.</w:t>
      </w:r>
    </w:p>
    <w:p w14:paraId="46365563" w14:textId="1A591813" w:rsidR="006310D5" w:rsidRPr="009D08E3" w:rsidRDefault="00DF1F31" w:rsidP="006310D5">
      <w:pPr>
        <w:tabs>
          <w:tab w:val="left" w:pos="4320"/>
          <w:tab w:val="left" w:pos="4485"/>
          <w:tab w:val="left" w:pos="5445"/>
        </w:tabs>
        <w:jc w:val="both"/>
        <w:rPr>
          <w:rFonts w:cs="Calibri"/>
        </w:rPr>
      </w:pPr>
      <w:r>
        <w:rPr>
          <w:rFonts w:cs="Calibri"/>
        </w:rPr>
        <w:t>Durante el tiempo que lleva</w:t>
      </w:r>
      <w:r w:rsidR="006310D5">
        <w:rPr>
          <w:rFonts w:cs="Calibri"/>
        </w:rPr>
        <w:t xml:space="preserve"> desarrolla</w:t>
      </w:r>
      <w:r>
        <w:rPr>
          <w:rFonts w:cs="Calibri"/>
        </w:rPr>
        <w:t>ndo su  proceso de formación ha</w:t>
      </w:r>
      <w:r w:rsidR="006310D5">
        <w:rPr>
          <w:rFonts w:cs="Calibri"/>
        </w:rPr>
        <w:t xml:space="preserve"> recibido una serie de herramientas conceptuales y procedimentales propias para el diseño e implementación de sistemas de gestión, de manera particular en las áreas de</w:t>
      </w:r>
      <w:r>
        <w:rPr>
          <w:rFonts w:cs="Calibri"/>
        </w:rPr>
        <w:t xml:space="preserve"> calidad, medio ambiente y SST </w:t>
      </w:r>
      <w:r w:rsidR="006310D5">
        <w:rPr>
          <w:rFonts w:cs="Calibri"/>
        </w:rPr>
        <w:t xml:space="preserve">en una organización; estas herramientas se convierten en insumos funcionales para la orientación de este componente, </w:t>
      </w:r>
      <w:r w:rsidR="00021CF4">
        <w:rPr>
          <w:rFonts w:cs="Calibri"/>
        </w:rPr>
        <w:t xml:space="preserve">el cual </w:t>
      </w:r>
      <w:r w:rsidR="006310D5">
        <w:rPr>
          <w:rFonts w:cs="Calibri"/>
        </w:rPr>
        <w:t xml:space="preserve">mantiene una relación directa con el área de la comunicación, cuyo objetivo es permitir el fortalecimiento de </w:t>
      </w:r>
      <w:r w:rsidR="006310D5" w:rsidRPr="00A94E58">
        <w:rPr>
          <w:rFonts w:cs="Calibri"/>
        </w:rPr>
        <w:t>habilidades de</w:t>
      </w:r>
      <w:r w:rsidR="006310D5">
        <w:rPr>
          <w:rFonts w:cs="Calibri"/>
        </w:rPr>
        <w:t xml:space="preserve"> orden didáctico y pedagógico en usted, que le permita diseñar y ejecutar acciones de formación y capacitación para los diferentes grupos de colaboradores en las empresas objeto de su intervención como futuro trabajador.</w:t>
      </w:r>
    </w:p>
    <w:p w14:paraId="2D76A38A" w14:textId="75AC9C69" w:rsidR="006310D5" w:rsidRDefault="006310D5" w:rsidP="006310D5">
      <w:pPr>
        <w:tabs>
          <w:tab w:val="left" w:pos="4320"/>
          <w:tab w:val="left" w:pos="4485"/>
          <w:tab w:val="left" w:pos="5445"/>
        </w:tabs>
        <w:jc w:val="both"/>
        <w:rPr>
          <w:rFonts w:cs="Calibri"/>
        </w:rPr>
      </w:pPr>
      <w:r w:rsidRPr="008E3D18">
        <w:rPr>
          <w:rFonts w:cs="Calibri"/>
        </w:rPr>
        <w:t xml:space="preserve">En la actualidad, toda empresa o institución debe considerar a los trabajadores como parte </w:t>
      </w:r>
      <w:r>
        <w:rPr>
          <w:rFonts w:cs="Calibri"/>
        </w:rPr>
        <w:t xml:space="preserve">activa de su </w:t>
      </w:r>
      <w:r w:rsidR="00DF1F31">
        <w:rPr>
          <w:rFonts w:cs="Calibri"/>
        </w:rPr>
        <w:t xml:space="preserve">talento humano, </w:t>
      </w:r>
      <w:r w:rsidRPr="008E3D18">
        <w:rPr>
          <w:rFonts w:cs="Calibri"/>
        </w:rPr>
        <w:t>por ello el recurso más valioso e</w:t>
      </w:r>
      <w:r>
        <w:rPr>
          <w:rFonts w:cs="Calibri"/>
        </w:rPr>
        <w:t>s</w:t>
      </w:r>
      <w:r w:rsidRPr="008E3D18">
        <w:rPr>
          <w:rFonts w:cs="Calibri"/>
        </w:rPr>
        <w:t xml:space="preserve"> invertir en ellos, proporcionándoles continuamente oportunidades</w:t>
      </w:r>
      <w:r>
        <w:rPr>
          <w:rFonts w:cs="Calibri"/>
        </w:rPr>
        <w:t xml:space="preserve"> para mejorar sus habilidades, e</w:t>
      </w:r>
      <w:r w:rsidRPr="008E3D18">
        <w:rPr>
          <w:rFonts w:cs="Calibri"/>
        </w:rPr>
        <w:t>sto se conoce como desarrollo de personal e incluye aquellas actividades designadas a capacitar y motivar al empleado para ampliar sus responsabili</w:t>
      </w:r>
      <w:r>
        <w:rPr>
          <w:rFonts w:cs="Calibri"/>
        </w:rPr>
        <w:t xml:space="preserve">dades dentro de la organización; </w:t>
      </w:r>
      <w:r w:rsidR="002B4D96">
        <w:rPr>
          <w:rFonts w:cs="Calibri"/>
        </w:rPr>
        <w:t xml:space="preserve">es por esta </w:t>
      </w:r>
      <w:r>
        <w:rPr>
          <w:rFonts w:cs="Calibri"/>
        </w:rPr>
        <w:t xml:space="preserve">razón </w:t>
      </w:r>
      <w:r w:rsidR="002B4D96">
        <w:rPr>
          <w:rFonts w:cs="Calibri"/>
        </w:rPr>
        <w:t xml:space="preserve">que </w:t>
      </w:r>
      <w:r>
        <w:rPr>
          <w:rFonts w:cs="Calibri"/>
        </w:rPr>
        <w:t>usted como aprendiz del programa de gesti</w:t>
      </w:r>
      <w:r w:rsidR="00DF1F31">
        <w:rPr>
          <w:rFonts w:cs="Calibri"/>
        </w:rPr>
        <w:t>ón integrada de la calidad debe</w:t>
      </w:r>
      <w:r>
        <w:rPr>
          <w:rFonts w:cs="Calibri"/>
        </w:rPr>
        <w:t xml:space="preserve"> adquirir conocimientos y habilidades que le permita atender efectivamente dichas actividades</w:t>
      </w:r>
      <w:r w:rsidR="002B4D96">
        <w:rPr>
          <w:rFonts w:cs="Calibri"/>
        </w:rPr>
        <w:t xml:space="preserve">, ello </w:t>
      </w:r>
      <w:r>
        <w:rPr>
          <w:rFonts w:cs="Calibri"/>
        </w:rPr>
        <w:t>en función de la dinamización de los sistemas de gesti</w:t>
      </w:r>
      <w:r w:rsidR="00DF1F31">
        <w:rPr>
          <w:rFonts w:cs="Calibri"/>
        </w:rPr>
        <w:t xml:space="preserve">ón individual o integrado con los que cuente </w:t>
      </w:r>
      <w:r>
        <w:rPr>
          <w:rFonts w:cs="Calibri"/>
        </w:rPr>
        <w:t>la organización donde usted se desempeñe como trabajador.</w:t>
      </w:r>
    </w:p>
    <w:p w14:paraId="5149BD48" w14:textId="626E4DD4" w:rsidR="006310D5" w:rsidRDefault="006310D5" w:rsidP="006310D5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Theme="majorHAnsi" w:hAnsiTheme="majorHAnsi" w:cs="Calibri"/>
          <w:i/>
          <w:lang w:val="es-MX"/>
        </w:rPr>
      </w:pPr>
    </w:p>
    <w:p w14:paraId="3CAC9DC6" w14:textId="77777777" w:rsidR="00BE415E" w:rsidRPr="004131CC" w:rsidRDefault="00BE415E" w:rsidP="006310D5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Theme="majorHAnsi" w:hAnsiTheme="majorHAnsi" w:cs="Calibri"/>
          <w:i/>
          <w:lang w:val="es-MX"/>
        </w:rPr>
      </w:pPr>
    </w:p>
    <w:p w14:paraId="14EF5251" w14:textId="7C008F88" w:rsidR="006310D5" w:rsidRDefault="006310D5" w:rsidP="006310D5">
      <w:pPr>
        <w:tabs>
          <w:tab w:val="left" w:pos="4320"/>
          <w:tab w:val="left" w:pos="4485"/>
          <w:tab w:val="left" w:pos="5445"/>
        </w:tabs>
        <w:jc w:val="both"/>
        <w:rPr>
          <w:rFonts w:asciiTheme="majorHAnsi" w:hAnsiTheme="majorHAnsi" w:cs="Calibri"/>
          <w:b/>
          <w:lang w:val="es-MX"/>
        </w:rPr>
      </w:pPr>
      <w:r w:rsidRPr="004131CC">
        <w:rPr>
          <w:rFonts w:asciiTheme="majorHAnsi" w:hAnsiTheme="majorHAnsi" w:cs="Calibri"/>
          <w:b/>
          <w:lang w:val="es-MX"/>
        </w:rPr>
        <w:t>3.  FORMULACIÓN DE LAS ACTIVIDADES DE APRENDIZAJE</w:t>
      </w:r>
    </w:p>
    <w:p w14:paraId="3C35BB21" w14:textId="1C4A035B" w:rsidR="006310D5" w:rsidRPr="00DF1F31" w:rsidRDefault="006310D5" w:rsidP="00083D82">
      <w:pPr>
        <w:pStyle w:val="Prrafodelista"/>
        <w:numPr>
          <w:ilvl w:val="1"/>
          <w:numId w:val="15"/>
        </w:numPr>
        <w:tabs>
          <w:tab w:val="left" w:pos="4320"/>
          <w:tab w:val="left" w:pos="4485"/>
          <w:tab w:val="left" w:pos="5445"/>
        </w:tabs>
        <w:jc w:val="both"/>
        <w:rPr>
          <w:rFonts w:cs="Calibri"/>
          <w:b/>
          <w:lang w:val="es-MX"/>
        </w:rPr>
      </w:pPr>
      <w:r w:rsidRPr="00DF1F31">
        <w:rPr>
          <w:rFonts w:cs="Calibri"/>
          <w:b/>
          <w:lang w:val="es-MX"/>
        </w:rPr>
        <w:t xml:space="preserve">Actividad de Reflexión Inicial </w:t>
      </w:r>
    </w:p>
    <w:p w14:paraId="7458A253" w14:textId="4E3D0AE5" w:rsidR="006310D5" w:rsidRDefault="006310D5" w:rsidP="006310D5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lang w:val="es-MX"/>
        </w:rPr>
      </w:pPr>
      <w:r w:rsidRPr="007A25A1">
        <w:rPr>
          <w:rFonts w:cs="Calibri"/>
          <w:lang w:val="es-MX"/>
        </w:rPr>
        <w:t>El desarrollo de esta actividad impl</w:t>
      </w:r>
      <w:r>
        <w:rPr>
          <w:rFonts w:cs="Calibri"/>
          <w:lang w:val="es-MX"/>
        </w:rPr>
        <w:t>ica la ejecución de cuatro</w:t>
      </w:r>
      <w:r w:rsidRPr="007A25A1">
        <w:rPr>
          <w:rFonts w:cs="Calibri"/>
          <w:lang w:val="es-MX"/>
        </w:rPr>
        <w:t xml:space="preserve"> tareas, la cuales permiten iniciar en usted un proceso de reflexión con respecto al papel que juegan las actitudes en el escenario laboral:</w:t>
      </w:r>
    </w:p>
    <w:p w14:paraId="16D7DBA5" w14:textId="72120FD2" w:rsidR="00BE415E" w:rsidRDefault="00BE415E" w:rsidP="006310D5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lang w:val="es-MX"/>
        </w:rPr>
      </w:pPr>
    </w:p>
    <w:p w14:paraId="39F5E50C" w14:textId="77777777" w:rsidR="00BE415E" w:rsidRDefault="00BE415E" w:rsidP="006310D5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lang w:val="es-MX"/>
        </w:rPr>
      </w:pPr>
    </w:p>
    <w:p w14:paraId="00942431" w14:textId="77777777" w:rsidR="00BE415E" w:rsidRPr="007A25A1" w:rsidRDefault="00BE415E" w:rsidP="006310D5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lang w:val="es-MX"/>
        </w:rPr>
      </w:pPr>
    </w:p>
    <w:p w14:paraId="075832FB" w14:textId="7DCDC096" w:rsidR="006310D5" w:rsidRPr="00573719" w:rsidRDefault="006310D5" w:rsidP="00083D82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lang w:val="es-ES"/>
        </w:rPr>
      </w:pPr>
      <w:r w:rsidRPr="00573719">
        <w:rPr>
          <w:rFonts w:ascii="Calibri" w:hAnsi="Calibri" w:cs="Calibri"/>
          <w:b/>
          <w:bCs/>
          <w:lang w:val="es-ES"/>
        </w:rPr>
        <w:t>Observe el video “El virus de la actitud”</w:t>
      </w:r>
      <w:r w:rsidRPr="007A25A1">
        <w:rPr>
          <w:rFonts w:ascii="Calibri" w:hAnsi="Calibri" w:cs="Calibri"/>
          <w:lang w:val="es-ES"/>
        </w:rPr>
        <w:t xml:space="preserve"> que encuentra en el siguiente enlace: </w:t>
      </w:r>
      <w:r w:rsidR="00BE415E" w:rsidRPr="00BE415E">
        <w:rPr>
          <w:rFonts w:ascii="Calibri" w:hAnsi="Calibri" w:cs="Calibri"/>
          <w:u w:val="single"/>
        </w:rPr>
        <w:t>https://www.youtube.com/watch?v=SnOFalSWHdA&amp;t=33s</w:t>
      </w:r>
    </w:p>
    <w:p w14:paraId="223AE162" w14:textId="5F13F492" w:rsidR="00573719" w:rsidRDefault="00573719" w:rsidP="00573719">
      <w:pPr>
        <w:spacing w:after="0" w:line="240" w:lineRule="auto"/>
        <w:jc w:val="both"/>
        <w:rPr>
          <w:rFonts w:cs="Calibri"/>
          <w:lang w:val="es-ES"/>
        </w:rPr>
      </w:pPr>
    </w:p>
    <w:p w14:paraId="0805F691" w14:textId="6E7A4735" w:rsidR="00D034BB" w:rsidRDefault="00D034BB" w:rsidP="00083D82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lang w:val="es-ES"/>
        </w:rPr>
      </w:pPr>
      <w:r w:rsidRPr="00573719">
        <w:rPr>
          <w:rFonts w:ascii="Calibri" w:hAnsi="Calibri" w:cs="Calibri"/>
          <w:b/>
          <w:bCs/>
          <w:lang w:val="es-ES"/>
        </w:rPr>
        <w:t xml:space="preserve">De las diferentes actitudes negativas que se presentan en el video identifique mínimo </w:t>
      </w:r>
      <w:r w:rsidR="00021CF4" w:rsidRPr="00573719">
        <w:rPr>
          <w:rFonts w:ascii="Calibri" w:hAnsi="Calibri" w:cs="Calibri"/>
          <w:b/>
          <w:bCs/>
          <w:lang w:val="es-ES"/>
        </w:rPr>
        <w:t>una</w:t>
      </w:r>
      <w:r>
        <w:rPr>
          <w:rFonts w:ascii="Calibri" w:hAnsi="Calibri" w:cs="Calibri"/>
          <w:lang w:val="es-ES"/>
        </w:rPr>
        <w:t xml:space="preserve"> con la que usted se caracterice</w:t>
      </w:r>
      <w:r w:rsidR="00021CF4">
        <w:rPr>
          <w:rFonts w:ascii="Calibri" w:hAnsi="Calibri" w:cs="Calibri"/>
          <w:lang w:val="es-ES"/>
        </w:rPr>
        <w:t>.</w:t>
      </w:r>
    </w:p>
    <w:p w14:paraId="640AA11B" w14:textId="77777777" w:rsidR="00021CF4" w:rsidRDefault="00021CF4" w:rsidP="00021CF4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lang w:val="es-ES"/>
        </w:rPr>
      </w:pPr>
    </w:p>
    <w:p w14:paraId="47884E35" w14:textId="3391106A" w:rsidR="00D034BB" w:rsidRPr="007A25A1" w:rsidRDefault="00D034BB" w:rsidP="00083D82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lang w:val="es-ES"/>
        </w:rPr>
      </w:pPr>
      <w:r w:rsidRPr="007A25A1">
        <w:rPr>
          <w:rFonts w:ascii="Calibri" w:hAnsi="Calibri" w:cs="Calibri"/>
          <w:lang w:val="es-ES"/>
        </w:rPr>
        <w:t>Teniendo en cuenta la respuesta a la pregunta anterior</w:t>
      </w:r>
      <w:r w:rsidR="009D431D">
        <w:rPr>
          <w:rFonts w:ascii="Calibri" w:hAnsi="Calibri" w:cs="Calibri"/>
          <w:lang w:val="es-ES"/>
        </w:rPr>
        <w:t xml:space="preserve">, </w:t>
      </w:r>
      <w:r w:rsidR="009D431D" w:rsidRPr="009D431D">
        <w:rPr>
          <w:rFonts w:ascii="Calibri" w:hAnsi="Calibri" w:cs="Calibri"/>
          <w:b/>
          <w:bCs/>
          <w:lang w:val="es-ES"/>
        </w:rPr>
        <w:t>en su cuaderno de trabajo</w:t>
      </w:r>
      <w:r w:rsidRPr="007A25A1">
        <w:rPr>
          <w:rFonts w:ascii="Calibri" w:hAnsi="Calibri" w:cs="Calibri"/>
          <w:lang w:val="es-ES"/>
        </w:rPr>
        <w:t xml:space="preserve"> </w:t>
      </w:r>
      <w:r w:rsidRPr="00573719">
        <w:rPr>
          <w:rFonts w:ascii="Calibri" w:hAnsi="Calibri" w:cs="Calibri"/>
          <w:b/>
          <w:bCs/>
          <w:lang w:val="es-ES"/>
        </w:rPr>
        <w:t>identifique las ventajas y desventajas que dicha actitud puede generar</w:t>
      </w:r>
      <w:r w:rsidRPr="007A25A1">
        <w:rPr>
          <w:rFonts w:ascii="Calibri" w:hAnsi="Calibri" w:cs="Calibri"/>
          <w:lang w:val="es-ES"/>
        </w:rPr>
        <w:t xml:space="preserve"> en el sitio donde usted llegue a trabajar como tecnólogo en gestión integrada de la calidad:</w:t>
      </w:r>
    </w:p>
    <w:p w14:paraId="532D3493" w14:textId="77777777" w:rsidR="00D034BB" w:rsidRPr="007A25A1" w:rsidRDefault="00D034BB" w:rsidP="00D034BB">
      <w:pPr>
        <w:spacing w:after="0" w:line="240" w:lineRule="auto"/>
        <w:jc w:val="both"/>
        <w:rPr>
          <w:rFonts w:cs="Calibri"/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3691"/>
      </w:tblGrid>
      <w:tr w:rsidR="00D034BB" w:rsidRPr="007A25A1" w14:paraId="783315C9" w14:textId="77777777" w:rsidTr="002507E3">
        <w:trPr>
          <w:jc w:val="center"/>
        </w:trPr>
        <w:tc>
          <w:tcPr>
            <w:tcW w:w="3964" w:type="dxa"/>
            <w:shd w:val="clear" w:color="auto" w:fill="BFBFBF" w:themeFill="background1" w:themeFillShade="BF"/>
          </w:tcPr>
          <w:p w14:paraId="0846C5C5" w14:textId="77777777" w:rsidR="00D034BB" w:rsidRPr="007A25A1" w:rsidRDefault="00D034BB" w:rsidP="007B4C77">
            <w:pPr>
              <w:spacing w:after="0" w:line="240" w:lineRule="auto"/>
              <w:jc w:val="center"/>
              <w:rPr>
                <w:rFonts w:cs="Calibri"/>
                <w:b/>
                <w:lang w:val="es-ES"/>
              </w:rPr>
            </w:pPr>
            <w:r w:rsidRPr="007A25A1">
              <w:rPr>
                <w:rFonts w:cs="Calibri"/>
                <w:b/>
                <w:lang w:val="es-ES"/>
              </w:rPr>
              <w:t>VENTAJAS</w:t>
            </w:r>
          </w:p>
        </w:tc>
        <w:tc>
          <w:tcPr>
            <w:tcW w:w="3691" w:type="dxa"/>
            <w:shd w:val="clear" w:color="auto" w:fill="BFBFBF" w:themeFill="background1" w:themeFillShade="BF"/>
          </w:tcPr>
          <w:p w14:paraId="1E1DCC4B" w14:textId="77777777" w:rsidR="00D034BB" w:rsidRPr="007A25A1" w:rsidRDefault="00D034BB" w:rsidP="007B4C77">
            <w:pPr>
              <w:spacing w:after="0" w:line="240" w:lineRule="auto"/>
              <w:jc w:val="center"/>
              <w:rPr>
                <w:rFonts w:cs="Calibri"/>
                <w:b/>
                <w:lang w:val="es-ES"/>
              </w:rPr>
            </w:pPr>
            <w:r w:rsidRPr="007A25A1">
              <w:rPr>
                <w:rFonts w:cs="Calibri"/>
                <w:b/>
                <w:lang w:val="es-ES"/>
              </w:rPr>
              <w:t>DESVENTAJAS</w:t>
            </w:r>
          </w:p>
        </w:tc>
      </w:tr>
      <w:tr w:rsidR="00573719" w:rsidRPr="007A25A1" w14:paraId="4B8F14DF" w14:textId="77777777" w:rsidTr="002507E3">
        <w:trPr>
          <w:jc w:val="center"/>
        </w:trPr>
        <w:tc>
          <w:tcPr>
            <w:tcW w:w="3964" w:type="dxa"/>
          </w:tcPr>
          <w:p w14:paraId="3D2002FC" w14:textId="77777777" w:rsidR="00573719" w:rsidRDefault="00573719" w:rsidP="007B4C77">
            <w:pPr>
              <w:spacing w:after="0" w:line="240" w:lineRule="auto"/>
              <w:jc w:val="center"/>
              <w:rPr>
                <w:rFonts w:cs="Calibri"/>
                <w:b/>
                <w:lang w:val="es-ES"/>
              </w:rPr>
            </w:pPr>
          </w:p>
          <w:p w14:paraId="1C824CFC" w14:textId="77777777" w:rsidR="00573719" w:rsidRDefault="00573719" w:rsidP="007B4C77">
            <w:pPr>
              <w:spacing w:after="0" w:line="240" w:lineRule="auto"/>
              <w:jc w:val="center"/>
              <w:rPr>
                <w:rFonts w:cs="Calibri"/>
                <w:b/>
                <w:lang w:val="es-ES"/>
              </w:rPr>
            </w:pPr>
          </w:p>
          <w:p w14:paraId="5D98C91F" w14:textId="101F5165" w:rsidR="00573719" w:rsidRPr="007A25A1" w:rsidRDefault="00573719" w:rsidP="007B4C77">
            <w:pPr>
              <w:spacing w:after="0" w:line="240" w:lineRule="auto"/>
              <w:jc w:val="center"/>
              <w:rPr>
                <w:rFonts w:cs="Calibri"/>
                <w:b/>
                <w:lang w:val="es-ES"/>
              </w:rPr>
            </w:pPr>
          </w:p>
        </w:tc>
        <w:tc>
          <w:tcPr>
            <w:tcW w:w="3691" w:type="dxa"/>
          </w:tcPr>
          <w:p w14:paraId="496890FD" w14:textId="77777777" w:rsidR="00573719" w:rsidRPr="007A25A1" w:rsidRDefault="00573719" w:rsidP="007B4C77">
            <w:pPr>
              <w:spacing w:after="0" w:line="240" w:lineRule="auto"/>
              <w:jc w:val="center"/>
              <w:rPr>
                <w:rFonts w:cs="Calibri"/>
                <w:b/>
                <w:lang w:val="es-ES"/>
              </w:rPr>
            </w:pPr>
          </w:p>
        </w:tc>
      </w:tr>
    </w:tbl>
    <w:p w14:paraId="22861F59" w14:textId="77777777" w:rsidR="00D034BB" w:rsidRDefault="00D034BB" w:rsidP="00D034BB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lang w:val="es-ES"/>
        </w:rPr>
      </w:pPr>
    </w:p>
    <w:p w14:paraId="74F19BCC" w14:textId="12D0F757" w:rsidR="00573719" w:rsidRPr="00573719" w:rsidRDefault="009D431D" w:rsidP="00083D82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bCs/>
          <w:lang w:val="es-ES"/>
        </w:rPr>
      </w:pPr>
      <w:r>
        <w:rPr>
          <w:rFonts w:ascii="Calibri" w:hAnsi="Calibri" w:cs="Calibri"/>
          <w:b/>
          <w:bCs/>
          <w:lang w:val="es-ES"/>
        </w:rPr>
        <w:t>En su cuaderno de trabajo r</w:t>
      </w:r>
      <w:r w:rsidR="00D034BB" w:rsidRPr="00573719">
        <w:rPr>
          <w:rFonts w:ascii="Calibri" w:hAnsi="Calibri" w:cs="Calibri"/>
          <w:b/>
          <w:bCs/>
          <w:lang w:val="es-ES"/>
        </w:rPr>
        <w:t>esponda</w:t>
      </w:r>
      <w:r w:rsidR="00D034BB" w:rsidRPr="00573719">
        <w:rPr>
          <w:rFonts w:ascii="Calibri" w:hAnsi="Calibri" w:cs="Calibri"/>
          <w:b/>
          <w:bCs/>
        </w:rPr>
        <w:t xml:space="preserve"> </w:t>
      </w:r>
      <w:r w:rsidR="00D034BB" w:rsidRPr="00573719">
        <w:rPr>
          <w:rFonts w:ascii="Calibri" w:hAnsi="Calibri" w:cs="Calibri"/>
          <w:b/>
          <w:bCs/>
          <w:lang w:val="es-ES"/>
        </w:rPr>
        <w:t>la pregunta</w:t>
      </w:r>
      <w:r>
        <w:rPr>
          <w:rFonts w:ascii="Calibri" w:hAnsi="Calibri" w:cs="Calibri"/>
          <w:b/>
          <w:bCs/>
          <w:lang w:val="es-ES"/>
        </w:rPr>
        <w:t xml:space="preserve"> que propone el siguiente enunciado</w:t>
      </w:r>
      <w:r w:rsidR="00D034BB" w:rsidRPr="00573719">
        <w:rPr>
          <w:rFonts w:ascii="Calibri" w:hAnsi="Calibri" w:cs="Calibri"/>
          <w:b/>
          <w:bCs/>
          <w:lang w:val="es-ES"/>
        </w:rPr>
        <w:t>:</w:t>
      </w:r>
      <w:r w:rsidR="00D034BB" w:rsidRPr="00573719">
        <w:rPr>
          <w:rFonts w:ascii="Calibri" w:hAnsi="Calibri" w:cs="Calibri"/>
          <w:lang w:val="es-ES"/>
        </w:rPr>
        <w:t xml:space="preserve"> Si a usted como trabajador le asignan la tarea de capacitar un total de 10 personas que presentan de manera continua la actitud que usted identific</w:t>
      </w:r>
      <w:r w:rsidR="004F69CE">
        <w:rPr>
          <w:rFonts w:ascii="Calibri" w:hAnsi="Calibri" w:cs="Calibri"/>
          <w:lang w:val="es-ES"/>
        </w:rPr>
        <w:t>ó</w:t>
      </w:r>
      <w:r w:rsidR="00D034BB" w:rsidRPr="00573719">
        <w:rPr>
          <w:rFonts w:ascii="Calibri" w:hAnsi="Calibri" w:cs="Calibri"/>
          <w:lang w:val="es-ES"/>
        </w:rPr>
        <w:t xml:space="preserve"> en la pregunta 2, </w:t>
      </w:r>
      <w:r w:rsidR="00D034BB" w:rsidRPr="009D431D">
        <w:rPr>
          <w:rFonts w:ascii="Calibri" w:hAnsi="Calibri" w:cs="Calibri"/>
          <w:b/>
          <w:i/>
          <w:lang w:val="es-ES"/>
        </w:rPr>
        <w:t>¿</w:t>
      </w:r>
      <w:r>
        <w:rPr>
          <w:rFonts w:ascii="Calibri" w:hAnsi="Calibri" w:cs="Calibri"/>
          <w:b/>
          <w:i/>
          <w:lang w:val="es-ES"/>
        </w:rPr>
        <w:t>qué estrategia utilizaría para orientar la capacitación garantizando</w:t>
      </w:r>
      <w:r w:rsidR="00D034BB" w:rsidRPr="009D431D">
        <w:rPr>
          <w:rFonts w:ascii="Calibri" w:hAnsi="Calibri" w:cs="Calibri"/>
          <w:b/>
          <w:i/>
          <w:lang w:val="es-ES"/>
        </w:rPr>
        <w:t xml:space="preserve"> mante</w:t>
      </w:r>
      <w:r>
        <w:rPr>
          <w:rFonts w:ascii="Calibri" w:hAnsi="Calibri" w:cs="Calibri"/>
          <w:b/>
          <w:i/>
          <w:lang w:val="es-ES"/>
        </w:rPr>
        <w:t xml:space="preserve">ner </w:t>
      </w:r>
      <w:r w:rsidR="00D034BB" w:rsidRPr="009D431D">
        <w:rPr>
          <w:rFonts w:ascii="Calibri" w:hAnsi="Calibri" w:cs="Calibri"/>
          <w:b/>
          <w:i/>
          <w:lang w:val="es-ES"/>
        </w:rPr>
        <w:t>el interés de estas personas</w:t>
      </w:r>
      <w:r>
        <w:rPr>
          <w:rFonts w:ascii="Calibri" w:hAnsi="Calibri" w:cs="Calibri"/>
          <w:b/>
          <w:i/>
          <w:lang w:val="es-ES"/>
        </w:rPr>
        <w:t xml:space="preserve"> en el tema objeto de la misma?</w:t>
      </w:r>
      <w:r w:rsidR="00D034BB" w:rsidRPr="009D431D">
        <w:rPr>
          <w:rFonts w:ascii="Calibri" w:hAnsi="Calibri" w:cs="Calibri"/>
          <w:b/>
          <w:i/>
          <w:lang w:val="es-ES"/>
        </w:rPr>
        <w:t xml:space="preserve"> </w:t>
      </w:r>
    </w:p>
    <w:p w14:paraId="45DA8155" w14:textId="77777777" w:rsidR="00573719" w:rsidRPr="00573719" w:rsidRDefault="00573719" w:rsidP="00573719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lang w:val="es-ES"/>
        </w:rPr>
      </w:pPr>
    </w:p>
    <w:p w14:paraId="3EBAAD03" w14:textId="6AA07105" w:rsidR="00573719" w:rsidRPr="00573719" w:rsidRDefault="00573719" w:rsidP="00083D82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b/>
          <w:bCs/>
          <w:lang w:val="es-ES"/>
        </w:rPr>
      </w:pPr>
      <w:r w:rsidRPr="00573719">
        <w:rPr>
          <w:rFonts w:ascii="Calibri" w:hAnsi="Calibri" w:cs="Calibri"/>
          <w:b/>
          <w:bCs/>
          <w:lang w:val="es-ES"/>
        </w:rPr>
        <w:t>Socialice su actividad en plenaria moderada por el instructor.</w:t>
      </w:r>
    </w:p>
    <w:p w14:paraId="281CB02C" w14:textId="77777777" w:rsidR="00573719" w:rsidRPr="00573719" w:rsidRDefault="00573719" w:rsidP="00573719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lang w:val="es-ES"/>
        </w:rPr>
      </w:pPr>
    </w:p>
    <w:tbl>
      <w:tblPr>
        <w:tblW w:w="0" w:type="auto"/>
        <w:tblInd w:w="4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1"/>
        <w:gridCol w:w="4001"/>
      </w:tblGrid>
      <w:tr w:rsidR="00573719" w:rsidRPr="00F551C0" w14:paraId="143DBA38" w14:textId="77777777" w:rsidTr="00573719">
        <w:trPr>
          <w:trHeight w:val="245"/>
        </w:trPr>
        <w:tc>
          <w:tcPr>
            <w:tcW w:w="481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E9DA0" w14:textId="77777777" w:rsidR="00573719" w:rsidRPr="00F551C0" w:rsidRDefault="00573719" w:rsidP="005E7E56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Ambiente requerido para el desarrollo de esta actividad</w:t>
            </w:r>
          </w:p>
        </w:tc>
        <w:tc>
          <w:tcPr>
            <w:tcW w:w="4384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1F3AA" w14:textId="77777777" w:rsidR="00573719" w:rsidRPr="00F551C0" w:rsidRDefault="00573719" w:rsidP="005E7E56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Materiales requeridos para el desarrollo de esta actividad</w:t>
            </w:r>
          </w:p>
        </w:tc>
      </w:tr>
      <w:tr w:rsidR="00573719" w:rsidRPr="00F551C0" w14:paraId="6C23A72E" w14:textId="77777777" w:rsidTr="00573719">
        <w:trPr>
          <w:trHeight w:val="557"/>
        </w:trPr>
        <w:tc>
          <w:tcPr>
            <w:tcW w:w="4819" w:type="dxa"/>
            <w:tcBorders>
              <w:top w:val="single" w:sz="8" w:space="0" w:color="14967C"/>
              <w:left w:val="single" w:sz="8" w:space="0" w:color="14967C"/>
              <w:bottom w:val="single" w:sz="4" w:space="0" w:color="000000"/>
              <w:right w:val="single" w:sz="8" w:space="0" w:color="14967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DBAAE" w14:textId="77777777" w:rsidR="00573719" w:rsidRPr="00F551C0" w:rsidRDefault="00573719" w:rsidP="005E7E56">
            <w:pPr>
              <w:pStyle w:val="Prrafodelista"/>
              <w:spacing w:after="0" w:line="240" w:lineRule="auto"/>
              <w:ind w:left="36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</w:p>
          <w:p w14:paraId="528F71DD" w14:textId="77777777" w:rsidR="00573719" w:rsidRPr="00F551C0" w:rsidRDefault="00573719" w:rsidP="00083D82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Infraestructura: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Aula de clase adecuada con sillas, mesas, proyector y un tablero.</w:t>
            </w:r>
          </w:p>
          <w:p w14:paraId="640FFE27" w14:textId="77777777" w:rsidR="00573719" w:rsidRPr="00F551C0" w:rsidRDefault="00573719" w:rsidP="00083D82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Condiciones Ambientales:</w:t>
            </w:r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 Libre de ruido, sin presencia de olores ofensivos, adecuada iluminación y ventilación.</w:t>
            </w:r>
          </w:p>
          <w:p w14:paraId="54961A53" w14:textId="77777777" w:rsidR="00573719" w:rsidRPr="00F551C0" w:rsidRDefault="00573719" w:rsidP="00083D82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Condiciones de Seguridad:</w:t>
            </w:r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 Infraestructura en buen </w:t>
            </w:r>
            <w:proofErr w:type="gramStart"/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estado,  facilidad</w:t>
            </w:r>
            <w:proofErr w:type="gramEnd"/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 de acceso a las salidas de emergencia.</w:t>
            </w:r>
          </w:p>
          <w:p w14:paraId="1D7CBB2B" w14:textId="77777777" w:rsidR="00573719" w:rsidRPr="00F551C0" w:rsidRDefault="00573719" w:rsidP="00083D82">
            <w:pPr>
              <w:numPr>
                <w:ilvl w:val="0"/>
                <w:numId w:val="18"/>
              </w:numPr>
              <w:spacing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Acceso a internet.</w:t>
            </w:r>
          </w:p>
        </w:tc>
        <w:tc>
          <w:tcPr>
            <w:tcW w:w="4384" w:type="dxa"/>
            <w:tcBorders>
              <w:top w:val="single" w:sz="8" w:space="0" w:color="14967C"/>
              <w:left w:val="single" w:sz="8" w:space="0" w:color="14967C"/>
              <w:bottom w:val="single" w:sz="4" w:space="0" w:color="000000"/>
              <w:right w:val="single" w:sz="8" w:space="0" w:color="14967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5325E" w14:textId="77777777" w:rsidR="00573719" w:rsidRPr="00F551C0" w:rsidRDefault="00573719" w:rsidP="005E7E56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  <w:p w14:paraId="0F0A2082" w14:textId="77777777" w:rsidR="00573719" w:rsidRDefault="00573719" w:rsidP="00083D82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Herramientas audiovisuales: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Papelógrafo y/o tablero. Proyector (video </w:t>
            </w:r>
            <w:proofErr w:type="spellStart"/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beam</w:t>
            </w:r>
            <w:proofErr w:type="spellEnd"/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o TV), Computador.</w:t>
            </w:r>
          </w:p>
          <w:p w14:paraId="128DE555" w14:textId="77777777" w:rsidR="00573719" w:rsidRDefault="00573719" w:rsidP="005E7E56">
            <w:pPr>
              <w:pStyle w:val="Prrafodelista"/>
              <w:spacing w:after="0" w:line="240" w:lineRule="auto"/>
              <w:ind w:left="36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</w:p>
          <w:p w14:paraId="68A3BA01" w14:textId="77777777" w:rsidR="00573719" w:rsidRPr="00F551C0" w:rsidRDefault="00573719" w:rsidP="00083D82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Consumibles: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Fotocopias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, papel carta, papel bond, marcadores, lápices</w:t>
            </w:r>
          </w:p>
        </w:tc>
      </w:tr>
      <w:tr w:rsidR="00573719" w:rsidRPr="00F551C0" w14:paraId="36828D3D" w14:textId="77777777" w:rsidTr="00573719">
        <w:trPr>
          <w:trHeight w:val="266"/>
        </w:trPr>
        <w:tc>
          <w:tcPr>
            <w:tcW w:w="9203" w:type="dxa"/>
            <w:gridSpan w:val="2"/>
            <w:tcBorders>
              <w:top w:val="single" w:sz="4" w:space="0" w:color="000000"/>
              <w:left w:val="single" w:sz="8" w:space="0" w:color="14967C"/>
              <w:bottom w:val="single" w:sz="8" w:space="0" w:color="14967C"/>
              <w:right w:val="single" w:sz="8" w:space="0" w:color="14967C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1825A" w14:textId="77777777" w:rsidR="00573719" w:rsidRPr="00F551C0" w:rsidRDefault="00573719" w:rsidP="005E7E5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Formación a Distancia</w:t>
            </w:r>
          </w:p>
        </w:tc>
      </w:tr>
      <w:tr w:rsidR="00573719" w:rsidRPr="00F551C0" w14:paraId="4AEADFF4" w14:textId="77777777" w:rsidTr="00573719">
        <w:trPr>
          <w:trHeight w:val="557"/>
        </w:trPr>
        <w:tc>
          <w:tcPr>
            <w:tcW w:w="9203" w:type="dxa"/>
            <w:gridSpan w:val="2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12F22" w14:textId="77777777" w:rsidR="00573719" w:rsidRPr="00F551C0" w:rsidRDefault="00573719" w:rsidP="005E7E56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es-CO"/>
              </w:rPr>
            </w:pPr>
          </w:p>
          <w:p w14:paraId="1629FA41" w14:textId="77777777" w:rsidR="00573719" w:rsidRPr="00F551C0" w:rsidRDefault="00573719" w:rsidP="00083D82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Ambiente: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Residencia de cada aprendiz o lugar donde se pueda conectar. </w:t>
            </w:r>
          </w:p>
          <w:p w14:paraId="63724D5A" w14:textId="77777777" w:rsidR="00573719" w:rsidRPr="00F551C0" w:rsidRDefault="00573719" w:rsidP="00083D82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Materiales de Formación</w:t>
            </w: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s-CO"/>
              </w:rPr>
              <w:t>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Lápices, hojas de papel bond, cuaderno, borrador, colores. </w:t>
            </w:r>
          </w:p>
          <w:p w14:paraId="330E6950" w14:textId="77777777" w:rsidR="00573719" w:rsidRPr="00F551C0" w:rsidRDefault="00573719" w:rsidP="00083D82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>Herramientas y Equipos: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Computador, Tablet o Celular, conexión internet (wifi, datos).</w:t>
            </w:r>
          </w:p>
        </w:tc>
      </w:tr>
    </w:tbl>
    <w:p w14:paraId="203F47D0" w14:textId="77777777" w:rsidR="0019776D" w:rsidRDefault="0019776D" w:rsidP="006310D5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lang w:val="es-ES"/>
        </w:rPr>
      </w:pPr>
    </w:p>
    <w:p w14:paraId="24AAF835" w14:textId="5C5D51E5" w:rsidR="006310D5" w:rsidRDefault="006310D5" w:rsidP="006310D5">
      <w:pPr>
        <w:spacing w:line="240" w:lineRule="atLeast"/>
        <w:rPr>
          <w:rFonts w:cs="Calibri"/>
          <w:b/>
        </w:rPr>
      </w:pPr>
    </w:p>
    <w:p w14:paraId="031BA1B3" w14:textId="1C773A11" w:rsidR="002507E3" w:rsidRDefault="002507E3" w:rsidP="006310D5">
      <w:pPr>
        <w:spacing w:line="240" w:lineRule="atLeast"/>
        <w:rPr>
          <w:rFonts w:cs="Calibri"/>
          <w:b/>
        </w:rPr>
      </w:pPr>
    </w:p>
    <w:p w14:paraId="24FB6788" w14:textId="77777777" w:rsidR="003F51AA" w:rsidRPr="00124BB4" w:rsidRDefault="003F51AA" w:rsidP="006310D5">
      <w:pPr>
        <w:spacing w:line="240" w:lineRule="atLeast"/>
        <w:rPr>
          <w:rFonts w:cs="Calibri"/>
          <w:b/>
        </w:rPr>
      </w:pPr>
    </w:p>
    <w:p w14:paraId="4E00D66E" w14:textId="40627635" w:rsidR="006310D5" w:rsidRDefault="006310D5" w:rsidP="00083D82">
      <w:pPr>
        <w:pStyle w:val="Prrafodelista"/>
        <w:numPr>
          <w:ilvl w:val="1"/>
          <w:numId w:val="15"/>
        </w:numPr>
        <w:spacing w:line="240" w:lineRule="atLeast"/>
        <w:jc w:val="both"/>
        <w:rPr>
          <w:rFonts w:cs="Calibri"/>
          <w:b/>
        </w:rPr>
      </w:pPr>
      <w:r w:rsidRPr="00DF1F31">
        <w:rPr>
          <w:rFonts w:cs="Calibri"/>
          <w:b/>
        </w:rPr>
        <w:t xml:space="preserve">Actividad de contextualización </w:t>
      </w:r>
    </w:p>
    <w:p w14:paraId="1C5D9B9C" w14:textId="5BBF9F93" w:rsidR="0067228C" w:rsidRDefault="0067228C" w:rsidP="0067228C">
      <w:pPr>
        <w:pStyle w:val="Prrafodelista"/>
        <w:spacing w:line="240" w:lineRule="atLeast"/>
        <w:ind w:left="360"/>
        <w:jc w:val="both"/>
        <w:rPr>
          <w:rFonts w:cs="Calibri"/>
          <w:b/>
        </w:rPr>
      </w:pPr>
    </w:p>
    <w:p w14:paraId="6159BC11" w14:textId="77777777" w:rsidR="003F51AA" w:rsidRDefault="003F51AA" w:rsidP="0067228C">
      <w:pPr>
        <w:pStyle w:val="Prrafodelista"/>
        <w:spacing w:line="240" w:lineRule="atLeast"/>
        <w:ind w:left="360"/>
        <w:jc w:val="both"/>
        <w:rPr>
          <w:rFonts w:cs="Calibri"/>
          <w:b/>
        </w:rPr>
      </w:pPr>
    </w:p>
    <w:p w14:paraId="626E7675" w14:textId="77777777" w:rsidR="0067228C" w:rsidRPr="0067228C" w:rsidRDefault="001B7CE0" w:rsidP="0067228C">
      <w:pPr>
        <w:spacing w:after="0" w:line="240" w:lineRule="auto"/>
        <w:jc w:val="right"/>
        <w:rPr>
          <w:rFonts w:cs="Calibri"/>
          <w:bCs/>
          <w:i/>
          <w:iCs/>
        </w:rPr>
      </w:pPr>
      <w:r w:rsidRPr="0067228C">
        <w:rPr>
          <w:rFonts w:cs="Calibri"/>
          <w:bCs/>
          <w:i/>
          <w:iCs/>
        </w:rPr>
        <w:t xml:space="preserve">“Del compromiso individual al esfuerzo de un equipo. </w:t>
      </w:r>
    </w:p>
    <w:p w14:paraId="5C9007B4" w14:textId="77777777" w:rsidR="0067228C" w:rsidRPr="0067228C" w:rsidRDefault="001B7CE0" w:rsidP="0067228C">
      <w:pPr>
        <w:spacing w:after="0" w:line="240" w:lineRule="auto"/>
        <w:jc w:val="right"/>
        <w:rPr>
          <w:rFonts w:cs="Calibri"/>
          <w:bCs/>
          <w:i/>
          <w:iCs/>
        </w:rPr>
      </w:pPr>
      <w:r w:rsidRPr="0067228C">
        <w:rPr>
          <w:rFonts w:cs="Calibri"/>
          <w:bCs/>
          <w:i/>
          <w:iCs/>
        </w:rPr>
        <w:t>Eso hace que un equipo funcione, que una compañía funciona,</w:t>
      </w:r>
    </w:p>
    <w:p w14:paraId="2B690A57" w14:textId="524AA132" w:rsidR="0067228C" w:rsidRPr="0067228C" w:rsidRDefault="001B7CE0" w:rsidP="0067228C">
      <w:pPr>
        <w:spacing w:after="0" w:line="240" w:lineRule="auto"/>
        <w:jc w:val="right"/>
        <w:rPr>
          <w:rFonts w:cs="Calibri"/>
          <w:bCs/>
          <w:i/>
          <w:iCs/>
        </w:rPr>
      </w:pPr>
      <w:r w:rsidRPr="0067228C">
        <w:rPr>
          <w:rFonts w:cs="Calibri"/>
          <w:bCs/>
          <w:i/>
          <w:iCs/>
        </w:rPr>
        <w:t>que una sociedad y civilización funcionen</w:t>
      </w:r>
      <w:r w:rsidR="0067228C" w:rsidRPr="0067228C">
        <w:rPr>
          <w:rFonts w:cs="Calibri"/>
          <w:bCs/>
          <w:i/>
          <w:iCs/>
        </w:rPr>
        <w:t>”</w:t>
      </w:r>
      <w:r w:rsidR="0067228C">
        <w:rPr>
          <w:rFonts w:cs="Calibri"/>
          <w:bCs/>
          <w:i/>
          <w:iCs/>
        </w:rPr>
        <w:t>.</w:t>
      </w:r>
    </w:p>
    <w:p w14:paraId="2B842DA1" w14:textId="343E3A2D" w:rsidR="001B7CE0" w:rsidRPr="0067228C" w:rsidRDefault="001B7CE0" w:rsidP="0067228C">
      <w:pPr>
        <w:spacing w:after="0" w:line="240" w:lineRule="auto"/>
        <w:jc w:val="right"/>
        <w:rPr>
          <w:rFonts w:cs="Calibri"/>
          <w:bCs/>
          <w:i/>
          <w:iCs/>
        </w:rPr>
      </w:pPr>
      <w:r w:rsidRPr="0067228C">
        <w:rPr>
          <w:rFonts w:cs="Calibri"/>
          <w:b/>
          <w:i/>
          <w:iCs/>
        </w:rPr>
        <w:t>Vince Lombardi</w:t>
      </w:r>
    </w:p>
    <w:p w14:paraId="4AE7F9AE" w14:textId="77777777" w:rsidR="0067228C" w:rsidRDefault="0067228C" w:rsidP="00E61275">
      <w:pPr>
        <w:jc w:val="both"/>
        <w:rPr>
          <w:rFonts w:cs="Calibri"/>
        </w:rPr>
      </w:pPr>
    </w:p>
    <w:p w14:paraId="112F1740" w14:textId="4A90C712" w:rsidR="006310D5" w:rsidRPr="000F65AC" w:rsidRDefault="006310D5" w:rsidP="00E61275">
      <w:pPr>
        <w:jc w:val="both"/>
        <w:rPr>
          <w:rFonts w:cs="Calibri"/>
          <w:b/>
        </w:rPr>
      </w:pPr>
      <w:r w:rsidRPr="000F65AC">
        <w:rPr>
          <w:rFonts w:cs="Calibri"/>
        </w:rPr>
        <w:t xml:space="preserve">Estimado aprendiz, en su ejercicio como dinamizador de los procesos propios del diseño, implementación y seguimiento de los sistemas de gestión será necesario la ejecución permanente de actividades de capacitación y sensibilización que posibiliten la efectividad de dichos procesos; en este sentido a continuación se propone el desarrollo de </w:t>
      </w:r>
      <w:r>
        <w:rPr>
          <w:rFonts w:cs="Calibri"/>
        </w:rPr>
        <w:t xml:space="preserve">una </w:t>
      </w:r>
      <w:r w:rsidRPr="000F65AC">
        <w:rPr>
          <w:rFonts w:cs="Calibri"/>
        </w:rPr>
        <w:t xml:space="preserve">actividad </w:t>
      </w:r>
      <w:r>
        <w:rPr>
          <w:rFonts w:cs="Calibri"/>
        </w:rPr>
        <w:t>que tiene el objetivo de permitirle</w:t>
      </w:r>
      <w:r w:rsidRPr="000F65AC">
        <w:rPr>
          <w:rFonts w:cs="Calibri"/>
        </w:rPr>
        <w:t xml:space="preserve"> re</w:t>
      </w:r>
      <w:r w:rsidR="0067228C">
        <w:rPr>
          <w:rFonts w:cs="Calibri"/>
        </w:rPr>
        <w:t>conocer</w:t>
      </w:r>
      <w:r w:rsidRPr="000F65AC">
        <w:rPr>
          <w:rFonts w:cs="Calibri"/>
        </w:rPr>
        <w:t xml:space="preserve"> la importancia de la capacitación en el desarrollo de sus</w:t>
      </w:r>
      <w:r w:rsidR="00DC02DD">
        <w:rPr>
          <w:rFonts w:cs="Calibri"/>
        </w:rPr>
        <w:t xml:space="preserve"> actividades como futuro tecnó</w:t>
      </w:r>
      <w:r w:rsidRPr="000F65AC">
        <w:rPr>
          <w:rFonts w:cs="Calibri"/>
        </w:rPr>
        <w:t>lo</w:t>
      </w:r>
      <w:r>
        <w:rPr>
          <w:rFonts w:cs="Calibri"/>
        </w:rPr>
        <w:t>go</w:t>
      </w:r>
      <w:r w:rsidRPr="000F65AC">
        <w:rPr>
          <w:rFonts w:cs="Calibri"/>
        </w:rPr>
        <w:t xml:space="preserve"> en el área de gestión de sistemas de calidad:</w:t>
      </w:r>
    </w:p>
    <w:p w14:paraId="569BAB32" w14:textId="4AC54CB8" w:rsidR="006310D5" w:rsidRPr="00E61275" w:rsidRDefault="006310D5" w:rsidP="00083D82">
      <w:pPr>
        <w:pStyle w:val="Prrafodelista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b/>
        </w:rPr>
      </w:pPr>
      <w:r w:rsidRPr="0067228C">
        <w:rPr>
          <w:rFonts w:ascii="Calibri" w:hAnsi="Calibri" w:cs="Calibri"/>
          <w:b/>
          <w:bCs/>
        </w:rPr>
        <w:t>Haga lectura del documento “La capacitación y su efecto en la calida</w:t>
      </w:r>
      <w:r w:rsidR="00E61275" w:rsidRPr="0067228C">
        <w:rPr>
          <w:rFonts w:ascii="Calibri" w:hAnsi="Calibri" w:cs="Calibri"/>
          <w:b/>
          <w:bCs/>
        </w:rPr>
        <w:t>d dentro de las organizaciones”</w:t>
      </w:r>
      <w:r w:rsidR="00E61275" w:rsidRPr="00E61275">
        <w:rPr>
          <w:rFonts w:ascii="Calibri" w:hAnsi="Calibri" w:cs="Calibri"/>
        </w:rPr>
        <w:t xml:space="preserve"> que </w:t>
      </w:r>
      <w:r w:rsidR="00E61275">
        <w:rPr>
          <w:rFonts w:ascii="Calibri" w:hAnsi="Calibri" w:cs="Calibri"/>
        </w:rPr>
        <w:t xml:space="preserve">ubica en la carpeta de contenido Material de Estudio </w:t>
      </w:r>
      <w:r w:rsidR="0067228C">
        <w:rPr>
          <w:rFonts w:ascii="Calibri" w:hAnsi="Calibri" w:cs="Calibri"/>
        </w:rPr>
        <w:t xml:space="preserve">– Actividad de Contextualización </w:t>
      </w:r>
      <w:r w:rsidR="00E61275" w:rsidRPr="00E61275">
        <w:rPr>
          <w:rFonts w:ascii="Calibri" w:hAnsi="Calibri" w:cs="Calibri"/>
        </w:rPr>
        <w:t xml:space="preserve">registrada en </w:t>
      </w:r>
      <w:r w:rsidR="00415A5F">
        <w:rPr>
          <w:rFonts w:ascii="Calibri" w:hAnsi="Calibri" w:cs="Calibri"/>
        </w:rPr>
        <w:t>la plataforma</w:t>
      </w:r>
      <w:r w:rsidR="00E61275" w:rsidRPr="00E61275">
        <w:rPr>
          <w:rFonts w:ascii="Calibri" w:hAnsi="Calibri" w:cs="Calibri"/>
        </w:rPr>
        <w:t xml:space="preserve"> Territorium correspondiente al componente de </w:t>
      </w:r>
      <w:r w:rsidR="0067228C">
        <w:rPr>
          <w:rFonts w:ascii="Calibri" w:hAnsi="Calibri" w:cs="Calibri"/>
        </w:rPr>
        <w:t>Comunicación</w:t>
      </w:r>
      <w:r w:rsidR="00E61275">
        <w:rPr>
          <w:rFonts w:ascii="Calibri" w:hAnsi="Calibri" w:cs="Calibri"/>
        </w:rPr>
        <w:t>.</w:t>
      </w:r>
    </w:p>
    <w:p w14:paraId="2B277C37" w14:textId="1025DF5C" w:rsidR="00E61275" w:rsidRPr="00E61275" w:rsidRDefault="00E61275" w:rsidP="00E61275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="Calibri"/>
          <w:b/>
        </w:rPr>
      </w:pPr>
    </w:p>
    <w:p w14:paraId="70808C93" w14:textId="12A2B566" w:rsidR="006310D5" w:rsidRPr="0067228C" w:rsidRDefault="006310D5" w:rsidP="00083D82">
      <w:pPr>
        <w:pStyle w:val="Prrafodelista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</w:rPr>
      </w:pPr>
      <w:r w:rsidRPr="0067228C">
        <w:rPr>
          <w:rFonts w:ascii="Calibri" w:hAnsi="Calibri" w:cs="Calibri"/>
        </w:rPr>
        <w:t>Tomando como referencia el contenido del documento anterior</w:t>
      </w:r>
      <w:r w:rsidR="0067228C">
        <w:rPr>
          <w:rFonts w:ascii="Calibri" w:hAnsi="Calibri" w:cs="Calibri"/>
        </w:rPr>
        <w:t xml:space="preserve"> </w:t>
      </w:r>
      <w:r w:rsidR="0067228C" w:rsidRPr="0067228C">
        <w:rPr>
          <w:rFonts w:ascii="Calibri" w:hAnsi="Calibri" w:cs="Calibri"/>
          <w:b/>
          <w:bCs/>
        </w:rPr>
        <w:t>r</w:t>
      </w:r>
      <w:r w:rsidRPr="0067228C">
        <w:rPr>
          <w:rFonts w:ascii="Calibri" w:hAnsi="Calibri" w:cs="Calibri"/>
          <w:b/>
          <w:bCs/>
        </w:rPr>
        <w:t>esponda las siguientes preguntas</w:t>
      </w:r>
      <w:r w:rsidR="0019626A">
        <w:rPr>
          <w:rFonts w:ascii="Calibri" w:hAnsi="Calibri" w:cs="Calibri"/>
          <w:b/>
          <w:bCs/>
        </w:rPr>
        <w:t xml:space="preserve"> en su cuaderno de trabajo</w:t>
      </w:r>
      <w:r w:rsidRPr="0067228C">
        <w:rPr>
          <w:rFonts w:ascii="Calibri" w:hAnsi="Calibri" w:cs="Calibri"/>
        </w:rPr>
        <w:t>:</w:t>
      </w:r>
    </w:p>
    <w:p w14:paraId="0E9DCB42" w14:textId="77777777" w:rsidR="006310D5" w:rsidRPr="0067228C" w:rsidRDefault="006310D5" w:rsidP="006310D5">
      <w:pPr>
        <w:pStyle w:val="Prrafodelista"/>
        <w:rPr>
          <w:rFonts w:ascii="Calibri" w:hAnsi="Calibri" w:cs="Calibri"/>
        </w:rPr>
      </w:pPr>
    </w:p>
    <w:p w14:paraId="568B4D29" w14:textId="77777777" w:rsidR="006310D5" w:rsidRPr="0067228C" w:rsidRDefault="006310D5" w:rsidP="00083D82">
      <w:pPr>
        <w:pStyle w:val="Prrafodelista"/>
        <w:numPr>
          <w:ilvl w:val="1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</w:rPr>
      </w:pPr>
      <w:r w:rsidRPr="0067228C">
        <w:rPr>
          <w:rFonts w:ascii="Calibri" w:hAnsi="Calibri" w:cs="Calibri"/>
        </w:rPr>
        <w:t xml:space="preserve">¿Identifique los factores que deben tenerse en cuenta para que un programa de capacitación resulte exitoso en una empresa?  </w:t>
      </w:r>
    </w:p>
    <w:p w14:paraId="391C01DA" w14:textId="7344AB3F" w:rsidR="006310D5" w:rsidRPr="0067228C" w:rsidRDefault="00E61275" w:rsidP="00083D82">
      <w:pPr>
        <w:pStyle w:val="Prrafodelista"/>
        <w:numPr>
          <w:ilvl w:val="1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</w:rPr>
      </w:pPr>
      <w:r w:rsidRPr="0067228C">
        <w:rPr>
          <w:rFonts w:ascii="Calibri" w:hAnsi="Calibri" w:cs="Calibri"/>
        </w:rPr>
        <w:t xml:space="preserve">¿Cuáles son las </w:t>
      </w:r>
      <w:r w:rsidR="006310D5" w:rsidRPr="0067228C">
        <w:rPr>
          <w:rFonts w:ascii="Calibri" w:hAnsi="Calibri" w:cs="Calibri"/>
        </w:rPr>
        <w:t>habilidades</w:t>
      </w:r>
      <w:r w:rsidRPr="0067228C">
        <w:rPr>
          <w:rFonts w:ascii="Calibri" w:hAnsi="Calibri" w:cs="Calibri"/>
        </w:rPr>
        <w:t xml:space="preserve"> que</w:t>
      </w:r>
      <w:r w:rsidR="006310D5" w:rsidRPr="0067228C">
        <w:rPr>
          <w:rFonts w:ascii="Calibri" w:hAnsi="Calibri" w:cs="Calibri"/>
        </w:rPr>
        <w:t xml:space="preserve"> </w:t>
      </w:r>
      <w:r w:rsidR="00355E1C">
        <w:rPr>
          <w:rFonts w:ascii="Calibri" w:hAnsi="Calibri" w:cs="Calibri"/>
        </w:rPr>
        <w:t xml:space="preserve">usted </w:t>
      </w:r>
      <w:r w:rsidR="006310D5" w:rsidRPr="0067228C">
        <w:rPr>
          <w:rFonts w:ascii="Calibri" w:hAnsi="Calibri" w:cs="Calibri"/>
        </w:rPr>
        <w:t>considera debe tener la persona responsable de realizar una capacitación a los trabajadores de una empresa?</w:t>
      </w:r>
    </w:p>
    <w:p w14:paraId="4368019A" w14:textId="692FCAAE" w:rsidR="002325CD" w:rsidRPr="002325CD" w:rsidRDefault="006310D5" w:rsidP="00083D82">
      <w:pPr>
        <w:pStyle w:val="Prrafodelista"/>
        <w:numPr>
          <w:ilvl w:val="1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b/>
        </w:rPr>
      </w:pPr>
      <w:r w:rsidRPr="0067228C">
        <w:rPr>
          <w:rFonts w:ascii="Calibri" w:hAnsi="Calibri" w:cs="Calibri"/>
        </w:rPr>
        <w:t>¿Por qué la capacitación resulta ser un factor de éxito en la implementación de los sistemas de gestión en una empresa?</w:t>
      </w:r>
    </w:p>
    <w:p w14:paraId="697F6560" w14:textId="61C537BC" w:rsidR="002325CD" w:rsidRPr="002325CD" w:rsidRDefault="002325CD" w:rsidP="00083D82">
      <w:pPr>
        <w:pStyle w:val="Prrafodelista"/>
        <w:numPr>
          <w:ilvl w:val="1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b/>
        </w:rPr>
      </w:pPr>
      <w:r>
        <w:rPr>
          <w:rFonts w:ascii="Calibri" w:hAnsi="Calibri" w:cs="Calibri"/>
        </w:rPr>
        <w:t>Registre 3 conclusiones propias del contenido del documento.</w:t>
      </w:r>
    </w:p>
    <w:p w14:paraId="0343C8E2" w14:textId="77777777" w:rsidR="00A87686" w:rsidRPr="00A87686" w:rsidRDefault="00A87686" w:rsidP="00A87686">
      <w:pPr>
        <w:pStyle w:val="Prrafodelista"/>
        <w:suppressAutoHyphens/>
        <w:overflowPunct w:val="0"/>
        <w:autoSpaceDE w:val="0"/>
        <w:spacing w:after="0" w:line="240" w:lineRule="auto"/>
        <w:ind w:left="1800"/>
        <w:jc w:val="both"/>
        <w:textAlignment w:val="baseline"/>
        <w:rPr>
          <w:rFonts w:ascii="Calibri" w:hAnsi="Calibri" w:cs="Calibri"/>
          <w:b/>
        </w:rPr>
      </w:pPr>
    </w:p>
    <w:p w14:paraId="71ECACCD" w14:textId="26223D58" w:rsidR="00A87686" w:rsidRPr="0067228C" w:rsidRDefault="00A87686" w:rsidP="00083D82">
      <w:pPr>
        <w:pStyle w:val="Prrafodelista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b/>
        </w:rPr>
      </w:pPr>
      <w:r w:rsidRPr="0067228C">
        <w:rPr>
          <w:rFonts w:ascii="Calibri" w:hAnsi="Calibri" w:cs="Calibri"/>
          <w:b/>
        </w:rPr>
        <w:t xml:space="preserve">Socialice la actividad en plenaria moderada por </w:t>
      </w:r>
      <w:r w:rsidR="0067228C">
        <w:rPr>
          <w:rFonts w:ascii="Calibri" w:hAnsi="Calibri" w:cs="Calibri"/>
          <w:b/>
        </w:rPr>
        <w:t>el</w:t>
      </w:r>
      <w:r w:rsidRPr="0067228C">
        <w:rPr>
          <w:rFonts w:ascii="Calibri" w:hAnsi="Calibri" w:cs="Calibri"/>
          <w:b/>
        </w:rPr>
        <w:t xml:space="preserve"> instructor</w:t>
      </w:r>
    </w:p>
    <w:p w14:paraId="7B15B2B8" w14:textId="77777777" w:rsidR="006310D5" w:rsidRDefault="006310D5" w:rsidP="006310D5">
      <w:pPr>
        <w:tabs>
          <w:tab w:val="left" w:pos="4320"/>
          <w:tab w:val="left" w:pos="4485"/>
          <w:tab w:val="left" w:pos="5445"/>
        </w:tabs>
        <w:spacing w:line="240" w:lineRule="atLeast"/>
        <w:contextualSpacing/>
        <w:jc w:val="both"/>
        <w:rPr>
          <w:rFonts w:cs="Calibri"/>
          <w:b/>
          <w:lang w:val="es-MX"/>
        </w:rPr>
      </w:pPr>
    </w:p>
    <w:p w14:paraId="11D0EF00" w14:textId="77777777" w:rsidR="00C60AE6" w:rsidRDefault="00C60AE6" w:rsidP="00C60AE6">
      <w:pPr>
        <w:tabs>
          <w:tab w:val="left" w:pos="1095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="Calibri"/>
          <w:b/>
          <w:i/>
        </w:rPr>
      </w:pPr>
      <w:r>
        <w:rPr>
          <w:rFonts w:cs="Calibri"/>
          <w:b/>
          <w:i/>
        </w:rPr>
        <w:tab/>
      </w:r>
    </w:p>
    <w:tbl>
      <w:tblPr>
        <w:tblW w:w="0" w:type="auto"/>
        <w:tblInd w:w="4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1"/>
        <w:gridCol w:w="4001"/>
      </w:tblGrid>
      <w:tr w:rsidR="00C60AE6" w:rsidRPr="00F551C0" w14:paraId="20ED59EA" w14:textId="77777777" w:rsidTr="005E7E56">
        <w:trPr>
          <w:trHeight w:val="245"/>
        </w:trPr>
        <w:tc>
          <w:tcPr>
            <w:tcW w:w="481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D82E2" w14:textId="77777777" w:rsidR="00C60AE6" w:rsidRPr="00F551C0" w:rsidRDefault="00C60AE6" w:rsidP="005E7E56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>Ambiente requerido para el desarrollo de esta actividad</w:t>
            </w:r>
          </w:p>
        </w:tc>
        <w:tc>
          <w:tcPr>
            <w:tcW w:w="4384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2CE33" w14:textId="77777777" w:rsidR="00C60AE6" w:rsidRPr="00F551C0" w:rsidRDefault="00C60AE6" w:rsidP="005E7E56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Materiales requeridos para el desarrollo de esta actividad</w:t>
            </w:r>
          </w:p>
        </w:tc>
      </w:tr>
      <w:tr w:rsidR="00C60AE6" w:rsidRPr="00F551C0" w14:paraId="43B7D9D9" w14:textId="77777777" w:rsidTr="005E7E56">
        <w:trPr>
          <w:trHeight w:val="557"/>
        </w:trPr>
        <w:tc>
          <w:tcPr>
            <w:tcW w:w="4819" w:type="dxa"/>
            <w:tcBorders>
              <w:top w:val="single" w:sz="8" w:space="0" w:color="14967C"/>
              <w:left w:val="single" w:sz="8" w:space="0" w:color="14967C"/>
              <w:bottom w:val="single" w:sz="4" w:space="0" w:color="000000"/>
              <w:right w:val="single" w:sz="8" w:space="0" w:color="14967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F2240" w14:textId="77777777" w:rsidR="00C60AE6" w:rsidRPr="00F551C0" w:rsidRDefault="00C60AE6" w:rsidP="005E7E56">
            <w:pPr>
              <w:pStyle w:val="Prrafodelista"/>
              <w:spacing w:after="0" w:line="240" w:lineRule="auto"/>
              <w:ind w:left="36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</w:p>
          <w:p w14:paraId="0FF1CC97" w14:textId="77777777" w:rsidR="00C60AE6" w:rsidRPr="00F551C0" w:rsidRDefault="00C60AE6" w:rsidP="00083D82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Infraestructura: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Aula de clase adecuada con sillas, mesas, proyector y un tablero.</w:t>
            </w:r>
          </w:p>
          <w:p w14:paraId="4A428071" w14:textId="77777777" w:rsidR="00C60AE6" w:rsidRPr="00F551C0" w:rsidRDefault="00C60AE6" w:rsidP="00083D82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Condiciones Ambientales:</w:t>
            </w:r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 Libre de ruido, sin presencia de olores ofensivos, adecuada iluminación y ventilación.</w:t>
            </w:r>
          </w:p>
          <w:p w14:paraId="744642BE" w14:textId="77777777" w:rsidR="00C60AE6" w:rsidRPr="00F551C0" w:rsidRDefault="00C60AE6" w:rsidP="00083D82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Condiciones de Seguridad:</w:t>
            </w:r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 Infraestructura en buen </w:t>
            </w:r>
            <w:proofErr w:type="gramStart"/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estado,  facilidad</w:t>
            </w:r>
            <w:proofErr w:type="gramEnd"/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 de acceso a las salidas de emergencia.</w:t>
            </w:r>
          </w:p>
          <w:p w14:paraId="467B6F1B" w14:textId="77777777" w:rsidR="00C60AE6" w:rsidRPr="00F551C0" w:rsidRDefault="00C60AE6" w:rsidP="00083D82">
            <w:pPr>
              <w:numPr>
                <w:ilvl w:val="0"/>
                <w:numId w:val="18"/>
              </w:numPr>
              <w:spacing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Acceso a internet.</w:t>
            </w:r>
          </w:p>
        </w:tc>
        <w:tc>
          <w:tcPr>
            <w:tcW w:w="4384" w:type="dxa"/>
            <w:tcBorders>
              <w:top w:val="single" w:sz="8" w:space="0" w:color="14967C"/>
              <w:left w:val="single" w:sz="8" w:space="0" w:color="14967C"/>
              <w:bottom w:val="single" w:sz="4" w:space="0" w:color="000000"/>
              <w:right w:val="single" w:sz="8" w:space="0" w:color="14967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230DC" w14:textId="77777777" w:rsidR="00C60AE6" w:rsidRPr="00F551C0" w:rsidRDefault="00C60AE6" w:rsidP="005E7E56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  <w:p w14:paraId="39F9176D" w14:textId="77777777" w:rsidR="00C60AE6" w:rsidRDefault="00C60AE6" w:rsidP="00083D82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Herramientas audiovisuales: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Papelógrafo y/o tablero. Proyector (video </w:t>
            </w:r>
            <w:proofErr w:type="spellStart"/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beam</w:t>
            </w:r>
            <w:proofErr w:type="spellEnd"/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o TV), Computador.</w:t>
            </w:r>
          </w:p>
          <w:p w14:paraId="24049095" w14:textId="77777777" w:rsidR="00C60AE6" w:rsidRDefault="00C60AE6" w:rsidP="005E7E56">
            <w:pPr>
              <w:pStyle w:val="Prrafodelista"/>
              <w:spacing w:after="0" w:line="240" w:lineRule="auto"/>
              <w:ind w:left="36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</w:p>
          <w:p w14:paraId="5E2B71C1" w14:textId="77777777" w:rsidR="00C60AE6" w:rsidRPr="00F551C0" w:rsidRDefault="00C60AE6" w:rsidP="00083D82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Consumibles: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Fotocopias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, papel carta, papel bond, marcadores, lápices</w:t>
            </w:r>
          </w:p>
        </w:tc>
      </w:tr>
      <w:tr w:rsidR="00C60AE6" w:rsidRPr="00F551C0" w14:paraId="01416066" w14:textId="77777777" w:rsidTr="005E7E56">
        <w:trPr>
          <w:trHeight w:val="266"/>
        </w:trPr>
        <w:tc>
          <w:tcPr>
            <w:tcW w:w="9203" w:type="dxa"/>
            <w:gridSpan w:val="2"/>
            <w:tcBorders>
              <w:top w:val="single" w:sz="4" w:space="0" w:color="000000"/>
              <w:left w:val="single" w:sz="8" w:space="0" w:color="14967C"/>
              <w:bottom w:val="single" w:sz="8" w:space="0" w:color="14967C"/>
              <w:right w:val="single" w:sz="8" w:space="0" w:color="14967C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D2069" w14:textId="77777777" w:rsidR="00C60AE6" w:rsidRPr="00F551C0" w:rsidRDefault="00C60AE6" w:rsidP="005E7E5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Formación a Distancia</w:t>
            </w:r>
          </w:p>
        </w:tc>
      </w:tr>
      <w:tr w:rsidR="00C60AE6" w:rsidRPr="00F551C0" w14:paraId="18760CFD" w14:textId="77777777" w:rsidTr="005E7E56">
        <w:trPr>
          <w:trHeight w:val="557"/>
        </w:trPr>
        <w:tc>
          <w:tcPr>
            <w:tcW w:w="9203" w:type="dxa"/>
            <w:gridSpan w:val="2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BCD18" w14:textId="77777777" w:rsidR="00C60AE6" w:rsidRPr="00F551C0" w:rsidRDefault="00C60AE6" w:rsidP="005E7E56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es-CO"/>
              </w:rPr>
            </w:pPr>
          </w:p>
          <w:p w14:paraId="7997F9B8" w14:textId="77777777" w:rsidR="00C60AE6" w:rsidRPr="00F551C0" w:rsidRDefault="00C60AE6" w:rsidP="00083D82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Ambiente: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Residencia de cada aprendiz o lugar donde se pueda conectar. </w:t>
            </w:r>
          </w:p>
          <w:p w14:paraId="5653F1A4" w14:textId="77777777" w:rsidR="00C60AE6" w:rsidRPr="00F551C0" w:rsidRDefault="00C60AE6" w:rsidP="00083D82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Materiales de Formación</w:t>
            </w: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s-CO"/>
              </w:rPr>
              <w:t>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Lápices, hojas de papel bond, cuaderno, borrador, colores. </w:t>
            </w:r>
          </w:p>
          <w:p w14:paraId="6D6A0CB2" w14:textId="77777777" w:rsidR="00C60AE6" w:rsidRPr="00F551C0" w:rsidRDefault="00C60AE6" w:rsidP="00083D82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Herramientas y Equipos: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Computador, Tablet o Celular, conexión internet (wifi, datos).</w:t>
            </w:r>
          </w:p>
        </w:tc>
      </w:tr>
    </w:tbl>
    <w:p w14:paraId="2E76E2B3" w14:textId="61123039" w:rsidR="006310D5" w:rsidRDefault="006310D5" w:rsidP="00C60AE6">
      <w:pPr>
        <w:tabs>
          <w:tab w:val="left" w:pos="1095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="Calibri"/>
          <w:b/>
          <w:i/>
        </w:rPr>
      </w:pPr>
    </w:p>
    <w:p w14:paraId="21E3A6A6" w14:textId="21FCC298" w:rsidR="006310D5" w:rsidRPr="00F32A1C" w:rsidRDefault="006310D5" w:rsidP="006310D5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="Calibri"/>
          <w:i/>
        </w:rPr>
      </w:pPr>
    </w:p>
    <w:p w14:paraId="16D9BA32" w14:textId="44D2D4FD" w:rsidR="006310D5" w:rsidRPr="00981FF4" w:rsidRDefault="006310D5" w:rsidP="006310D5">
      <w:pPr>
        <w:spacing w:line="240" w:lineRule="atLeast"/>
        <w:jc w:val="center"/>
        <w:rPr>
          <w:rFonts w:cs="Calibri"/>
          <w:b/>
          <w:color w:val="EF47C8" w:themeColor="accent2" w:themeTint="99"/>
          <w:sz w:val="36"/>
          <w:szCs w:val="36"/>
        </w:rPr>
      </w:pPr>
      <w:r w:rsidRPr="00981FF4">
        <w:rPr>
          <w:rFonts w:cs="Calibri"/>
          <w:b/>
        </w:rPr>
        <w:t>Muy buen trabajo</w:t>
      </w:r>
      <w:r w:rsidRPr="00981FF4">
        <w:rPr>
          <w:rFonts w:cs="Calibri"/>
        </w:rPr>
        <w:t xml:space="preserve"> el que ha logrado</w:t>
      </w:r>
      <w:r w:rsidR="00B93183">
        <w:rPr>
          <w:rFonts w:cs="Calibri"/>
        </w:rPr>
        <w:t xml:space="preserve"> </w:t>
      </w:r>
      <w:r w:rsidRPr="00981FF4">
        <w:rPr>
          <w:rFonts w:cs="Calibri"/>
        </w:rPr>
        <w:t xml:space="preserve">hasta aquí, con el desarrollo de las actividades ha podido </w:t>
      </w:r>
      <w:r w:rsidR="00DC02DD">
        <w:rPr>
          <w:rFonts w:cs="Calibri"/>
        </w:rPr>
        <w:t>realizar un</w:t>
      </w:r>
      <w:r w:rsidRPr="00981FF4">
        <w:rPr>
          <w:rFonts w:cs="Calibri"/>
        </w:rPr>
        <w:t xml:space="preserve"> proceso </w:t>
      </w:r>
      <w:proofErr w:type="gramStart"/>
      <w:r w:rsidRPr="00981FF4">
        <w:rPr>
          <w:rFonts w:cs="Calibri"/>
        </w:rPr>
        <w:t>reflexivo  respecto</w:t>
      </w:r>
      <w:proofErr w:type="gramEnd"/>
      <w:r w:rsidRPr="00981FF4">
        <w:rPr>
          <w:rFonts w:cs="Calibri"/>
        </w:rPr>
        <w:t xml:space="preserve"> a la importancia de la capacitación, así como del manejo de una actitud productiva en el desarrollo de ésta para garantizar la efectividad en lo que corresponde a la implementación de sistemas de gestión en una organización</w:t>
      </w:r>
    </w:p>
    <w:p w14:paraId="39C8D6BF" w14:textId="77777777" w:rsidR="006310D5" w:rsidRPr="00981FF4" w:rsidRDefault="006310D5" w:rsidP="006310D5">
      <w:pPr>
        <w:spacing w:line="240" w:lineRule="atLeast"/>
        <w:jc w:val="center"/>
        <w:rPr>
          <w:rFonts w:cs="Calibri"/>
          <w:b/>
        </w:rPr>
      </w:pPr>
      <w:r w:rsidRPr="00981FF4">
        <w:rPr>
          <w:rFonts w:cs="Calibri"/>
          <w:b/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14322748" wp14:editId="6319A123">
            <wp:simplePos x="0" y="0"/>
            <wp:positionH relativeFrom="column">
              <wp:posOffset>2300118</wp:posOffset>
            </wp:positionH>
            <wp:positionV relativeFrom="paragraph">
              <wp:posOffset>431387</wp:posOffset>
            </wp:positionV>
            <wp:extent cx="1063123" cy="668933"/>
            <wp:effectExtent l="0" t="0" r="3810" b="0"/>
            <wp:wrapNone/>
            <wp:docPr id="3" name="Imagen 3" descr="Las personas introvertidas usan más emoticon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s personas introvertidas usan más emoticono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23" cy="66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1FF4">
        <w:rPr>
          <w:rFonts w:cs="Calibri"/>
          <w:b/>
        </w:rPr>
        <w:t xml:space="preserve">Le invito para que con la misma motivación y </w:t>
      </w:r>
      <w:proofErr w:type="spellStart"/>
      <w:r w:rsidRPr="00981FF4">
        <w:rPr>
          <w:rFonts w:cs="Calibri"/>
          <w:b/>
        </w:rPr>
        <w:t>optimisto</w:t>
      </w:r>
      <w:proofErr w:type="spellEnd"/>
      <w:r w:rsidRPr="00981FF4">
        <w:rPr>
          <w:rFonts w:cs="Calibri"/>
          <w:b/>
        </w:rPr>
        <w:t xml:space="preserve"> continue con el desarrollo de las siguientes actividades</w:t>
      </w:r>
    </w:p>
    <w:p w14:paraId="68E33B45" w14:textId="77777777" w:rsidR="006310D5" w:rsidRDefault="006310D5" w:rsidP="006310D5">
      <w:pPr>
        <w:spacing w:line="240" w:lineRule="atLeast"/>
        <w:rPr>
          <w:rFonts w:cs="Calibri"/>
          <w:b/>
        </w:rPr>
      </w:pPr>
    </w:p>
    <w:p w14:paraId="7065B6C2" w14:textId="77777777" w:rsidR="006310D5" w:rsidRDefault="006310D5" w:rsidP="006310D5">
      <w:pPr>
        <w:spacing w:line="240" w:lineRule="atLeast"/>
        <w:rPr>
          <w:rFonts w:cs="Calibri"/>
          <w:b/>
        </w:rPr>
      </w:pPr>
    </w:p>
    <w:p w14:paraId="78C21656" w14:textId="1E221A5B" w:rsidR="00E61275" w:rsidRDefault="00E61275" w:rsidP="006310D5">
      <w:pPr>
        <w:spacing w:line="240" w:lineRule="atLeast"/>
        <w:rPr>
          <w:rFonts w:cs="Calibri"/>
          <w:b/>
        </w:rPr>
      </w:pPr>
    </w:p>
    <w:p w14:paraId="1D59CB62" w14:textId="77777777" w:rsidR="00237DF3" w:rsidRDefault="00237DF3" w:rsidP="006310D5">
      <w:pPr>
        <w:spacing w:line="240" w:lineRule="atLeast"/>
        <w:rPr>
          <w:rFonts w:cs="Calibri"/>
          <w:b/>
        </w:rPr>
      </w:pPr>
    </w:p>
    <w:p w14:paraId="54A98AC2" w14:textId="18DC3C88" w:rsidR="006310D5" w:rsidRDefault="006310D5" w:rsidP="00083D82">
      <w:pPr>
        <w:pStyle w:val="Prrafodelista"/>
        <w:numPr>
          <w:ilvl w:val="1"/>
          <w:numId w:val="15"/>
        </w:numPr>
        <w:spacing w:line="240" w:lineRule="atLeast"/>
        <w:jc w:val="both"/>
        <w:rPr>
          <w:rFonts w:cs="Calibri"/>
          <w:b/>
        </w:rPr>
      </w:pPr>
      <w:r w:rsidRPr="00DF1F31">
        <w:rPr>
          <w:rFonts w:cs="Calibri"/>
          <w:b/>
        </w:rPr>
        <w:t xml:space="preserve">Actividades de apropiación </w:t>
      </w:r>
    </w:p>
    <w:p w14:paraId="540ADD49" w14:textId="2C8777EB" w:rsidR="00237DF3" w:rsidRDefault="00237DF3" w:rsidP="00237DF3">
      <w:pPr>
        <w:pStyle w:val="Prrafodelista"/>
        <w:spacing w:line="240" w:lineRule="atLeast"/>
        <w:ind w:left="360"/>
        <w:jc w:val="both"/>
        <w:rPr>
          <w:rFonts w:cs="Calibri"/>
          <w:b/>
        </w:rPr>
      </w:pPr>
    </w:p>
    <w:p w14:paraId="0BB2B22D" w14:textId="66E73A89" w:rsidR="00237DF3" w:rsidRPr="00237DF3" w:rsidRDefault="00237DF3" w:rsidP="00237DF3">
      <w:pPr>
        <w:pStyle w:val="Prrafodelista"/>
        <w:spacing w:line="240" w:lineRule="atLeast"/>
        <w:ind w:left="360"/>
        <w:jc w:val="right"/>
        <w:rPr>
          <w:rFonts w:ascii="Calibri" w:hAnsi="Calibri" w:cs="Calibri"/>
          <w:bCs/>
          <w:i/>
          <w:iCs/>
        </w:rPr>
      </w:pPr>
      <w:r w:rsidRPr="00237DF3">
        <w:rPr>
          <w:rFonts w:ascii="Calibri" w:hAnsi="Calibri" w:cs="Calibri"/>
          <w:bCs/>
          <w:i/>
          <w:iCs/>
        </w:rPr>
        <w:t xml:space="preserve">“Es totalmente cierto que puedes tener éxito con mayor rapidez </w:t>
      </w:r>
    </w:p>
    <w:p w14:paraId="30999C64" w14:textId="1011889D" w:rsidR="00237DF3" w:rsidRPr="00237DF3" w:rsidRDefault="00237DF3" w:rsidP="00237DF3">
      <w:pPr>
        <w:pStyle w:val="Prrafodelista"/>
        <w:spacing w:line="240" w:lineRule="atLeast"/>
        <w:ind w:left="360"/>
        <w:jc w:val="right"/>
        <w:rPr>
          <w:rFonts w:ascii="Calibri" w:hAnsi="Calibri" w:cs="Calibri"/>
          <w:bCs/>
          <w:i/>
          <w:iCs/>
        </w:rPr>
      </w:pPr>
      <w:proofErr w:type="spellStart"/>
      <w:r w:rsidRPr="00237DF3">
        <w:rPr>
          <w:rFonts w:ascii="Calibri" w:hAnsi="Calibri" w:cs="Calibri"/>
          <w:bCs/>
          <w:i/>
          <w:iCs/>
        </w:rPr>
        <w:t>si</w:t>
      </w:r>
      <w:proofErr w:type="spellEnd"/>
      <w:r w:rsidRPr="00237DF3">
        <w:rPr>
          <w:rFonts w:ascii="Calibri" w:hAnsi="Calibri" w:cs="Calibri"/>
          <w:bCs/>
          <w:i/>
          <w:iCs/>
        </w:rPr>
        <w:t xml:space="preserve"> ayudas a otras personas a tener éxito”, </w:t>
      </w:r>
    </w:p>
    <w:p w14:paraId="64103189" w14:textId="4FBD84C4" w:rsidR="00237DF3" w:rsidRPr="00237DF3" w:rsidRDefault="00237DF3" w:rsidP="00237DF3">
      <w:pPr>
        <w:pStyle w:val="Prrafodelista"/>
        <w:spacing w:line="240" w:lineRule="atLeast"/>
        <w:ind w:left="360"/>
        <w:jc w:val="right"/>
        <w:rPr>
          <w:rFonts w:ascii="Calibri" w:hAnsi="Calibri" w:cs="Calibri"/>
          <w:bCs/>
          <w:i/>
          <w:iCs/>
        </w:rPr>
      </w:pPr>
      <w:proofErr w:type="spellStart"/>
      <w:r w:rsidRPr="00237DF3">
        <w:rPr>
          <w:rFonts w:ascii="Calibri" w:hAnsi="Calibri" w:cs="Calibri"/>
          <w:b/>
          <w:i/>
          <w:iCs/>
        </w:rPr>
        <w:t>Napolean</w:t>
      </w:r>
      <w:proofErr w:type="spellEnd"/>
      <w:r w:rsidRPr="00237DF3">
        <w:rPr>
          <w:rFonts w:ascii="Calibri" w:hAnsi="Calibri" w:cs="Calibri"/>
          <w:b/>
          <w:i/>
          <w:iCs/>
        </w:rPr>
        <w:t xml:space="preserve"> Hill</w:t>
      </w:r>
    </w:p>
    <w:p w14:paraId="432F21E8" w14:textId="77777777" w:rsidR="00C60AE6" w:rsidRDefault="00C60AE6" w:rsidP="006310D5">
      <w:pPr>
        <w:spacing w:after="0" w:line="240" w:lineRule="auto"/>
        <w:jc w:val="both"/>
        <w:rPr>
          <w:rFonts w:cs="Calibri"/>
        </w:rPr>
      </w:pPr>
    </w:p>
    <w:p w14:paraId="69B16573" w14:textId="222A0264" w:rsidR="006310D5" w:rsidRPr="00C60AE6" w:rsidRDefault="00C60AE6" w:rsidP="006310D5">
      <w:pPr>
        <w:spacing w:after="0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A</w:t>
      </w:r>
      <w:r w:rsidRPr="00C60AE6">
        <w:rPr>
          <w:rFonts w:cs="Calibri"/>
          <w:b/>
          <w:bCs/>
        </w:rPr>
        <w:t xml:space="preserve">ctividad de apropiación </w:t>
      </w:r>
      <w:r>
        <w:rPr>
          <w:rFonts w:cs="Calibri"/>
          <w:b/>
          <w:bCs/>
        </w:rPr>
        <w:t>N</w:t>
      </w:r>
      <w:r w:rsidRPr="00C60AE6">
        <w:rPr>
          <w:rFonts w:cs="Calibri"/>
          <w:b/>
          <w:bCs/>
        </w:rPr>
        <w:t xml:space="preserve">°1 - </w:t>
      </w:r>
      <w:proofErr w:type="spellStart"/>
      <w:r>
        <w:rPr>
          <w:rFonts w:cs="Calibri"/>
          <w:b/>
          <w:bCs/>
        </w:rPr>
        <w:t>C</w:t>
      </w:r>
      <w:r w:rsidRPr="00C60AE6">
        <w:rPr>
          <w:rFonts w:cs="Calibri"/>
          <w:b/>
          <w:bCs/>
        </w:rPr>
        <w:t>aracteristicas</w:t>
      </w:r>
      <w:proofErr w:type="spellEnd"/>
      <w:r w:rsidRPr="00C60AE6">
        <w:rPr>
          <w:rFonts w:cs="Calibri"/>
          <w:b/>
          <w:bCs/>
        </w:rPr>
        <w:t xml:space="preserve"> de un </w:t>
      </w:r>
      <w:r>
        <w:rPr>
          <w:rFonts w:cs="Calibri"/>
          <w:b/>
          <w:bCs/>
        </w:rPr>
        <w:t>P</w:t>
      </w:r>
      <w:r w:rsidRPr="00C60AE6">
        <w:rPr>
          <w:rFonts w:cs="Calibri"/>
          <w:b/>
          <w:bCs/>
        </w:rPr>
        <w:t xml:space="preserve">rograma de </w:t>
      </w:r>
      <w:r>
        <w:rPr>
          <w:rFonts w:cs="Calibri"/>
          <w:b/>
          <w:bCs/>
        </w:rPr>
        <w:t>C</w:t>
      </w:r>
      <w:r w:rsidRPr="00C60AE6">
        <w:rPr>
          <w:rFonts w:cs="Calibri"/>
          <w:b/>
          <w:bCs/>
        </w:rPr>
        <w:t>apacitación</w:t>
      </w:r>
    </w:p>
    <w:p w14:paraId="558DEC61" w14:textId="77777777" w:rsidR="006310D5" w:rsidRPr="007D2141" w:rsidRDefault="006310D5" w:rsidP="006310D5">
      <w:pPr>
        <w:spacing w:after="0" w:line="240" w:lineRule="auto"/>
        <w:jc w:val="both"/>
        <w:rPr>
          <w:rFonts w:cs="Calibri"/>
          <w:b/>
        </w:rPr>
      </w:pPr>
    </w:p>
    <w:p w14:paraId="0E4A9DD3" w14:textId="25F88A4A" w:rsidR="006310D5" w:rsidRDefault="006310D5" w:rsidP="00083D82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Style w:val="Hipervnculo"/>
          <w:rFonts w:ascii="Calibri" w:hAnsi="Calibri" w:cs="Calibri"/>
          <w:color w:val="000000" w:themeColor="text1"/>
          <w:u w:val="none"/>
        </w:rPr>
      </w:pPr>
      <w:r w:rsidRPr="00C60AE6">
        <w:rPr>
          <w:rFonts w:ascii="Calibri" w:hAnsi="Calibri" w:cs="Calibri"/>
          <w:b/>
          <w:bCs/>
          <w:color w:val="000000" w:themeColor="text1"/>
        </w:rPr>
        <w:t xml:space="preserve">Observe el video denominado </w:t>
      </w:r>
      <w:hyperlink r:id="rId9" w:history="1">
        <w:r w:rsidRPr="00C60AE6">
          <w:rPr>
            <w:rStyle w:val="Hipervnculo"/>
            <w:rFonts w:ascii="Calibri" w:hAnsi="Calibri" w:cs="Calibri"/>
            <w:b/>
            <w:bCs/>
            <w:color w:val="000000" w:themeColor="text1"/>
            <w:u w:val="none"/>
          </w:rPr>
          <w:t xml:space="preserve">capacitacion y análisis que encuentra en el </w:t>
        </w:r>
        <w:r w:rsidR="001C05B8" w:rsidRPr="00C60AE6">
          <w:rPr>
            <w:rStyle w:val="Hipervnculo"/>
            <w:rFonts w:ascii="Calibri" w:hAnsi="Calibri" w:cs="Calibri"/>
            <w:b/>
            <w:bCs/>
            <w:color w:val="000000" w:themeColor="text1"/>
            <w:u w:val="none"/>
          </w:rPr>
          <w:t xml:space="preserve">siguiente </w:t>
        </w:r>
        <w:r w:rsidRPr="00C60AE6">
          <w:rPr>
            <w:rStyle w:val="Hipervnculo"/>
            <w:rFonts w:ascii="Calibri" w:hAnsi="Calibri" w:cs="Calibri"/>
            <w:b/>
            <w:bCs/>
            <w:color w:val="000000" w:themeColor="text1"/>
            <w:u w:val="none"/>
          </w:rPr>
          <w:t xml:space="preserve">enlace  </w:t>
        </w:r>
        <w:r w:rsidRPr="00C60AE6">
          <w:rPr>
            <w:rStyle w:val="Hipervnculo"/>
            <w:rFonts w:ascii="Calibri" w:hAnsi="Calibri" w:cs="Calibri"/>
            <w:color w:val="000000" w:themeColor="text1"/>
          </w:rPr>
          <w:t>https://www.youtube.com/watch?v=4aDmM9wVc84</w:t>
        </w:r>
      </w:hyperlink>
      <w:r w:rsidRPr="001C05B8">
        <w:rPr>
          <w:rStyle w:val="Hipervnculo"/>
          <w:rFonts w:ascii="Calibri" w:hAnsi="Calibri" w:cs="Calibri"/>
          <w:color w:val="000000" w:themeColor="text1"/>
          <w:u w:val="none"/>
        </w:rPr>
        <w:t xml:space="preserve">; teniendo en cuenta lo que observa en el </w:t>
      </w:r>
      <w:r w:rsidRPr="001C05B8">
        <w:rPr>
          <w:rStyle w:val="Hipervnculo"/>
          <w:rFonts w:ascii="Calibri" w:hAnsi="Calibri" w:cs="Calibri"/>
          <w:color w:val="000000" w:themeColor="text1"/>
          <w:u w:val="none"/>
        </w:rPr>
        <w:lastRenderedPageBreak/>
        <w:t xml:space="preserve">video y la lectura analizada </w:t>
      </w:r>
      <w:r w:rsidR="00415A5F">
        <w:rPr>
          <w:rStyle w:val="Hipervnculo"/>
          <w:rFonts w:ascii="Calibri" w:hAnsi="Calibri" w:cs="Calibri"/>
          <w:color w:val="000000" w:themeColor="text1"/>
          <w:u w:val="none"/>
        </w:rPr>
        <w:t>en la actividad de contextualización</w:t>
      </w:r>
      <w:r w:rsidRPr="001C05B8">
        <w:rPr>
          <w:rStyle w:val="Hipervnculo"/>
          <w:rFonts w:ascii="Calibri" w:hAnsi="Calibri" w:cs="Calibri"/>
          <w:color w:val="000000" w:themeColor="text1"/>
          <w:u w:val="none"/>
        </w:rPr>
        <w:t xml:space="preserve"> “La capacitación y su efecto en la calidad dentro de las organizaciones”, </w:t>
      </w:r>
      <w:r w:rsidRPr="00C60AE6">
        <w:rPr>
          <w:rStyle w:val="Hipervnculo"/>
          <w:rFonts w:ascii="Calibri" w:hAnsi="Calibri" w:cs="Calibri"/>
          <w:b/>
          <w:bCs/>
          <w:color w:val="000000" w:themeColor="text1"/>
          <w:u w:val="none"/>
        </w:rPr>
        <w:t>en su cuaderno de trabajo elabore un párrafo de máximo 5 renglones en el que defina qué es la capacitación en una empresa</w:t>
      </w:r>
      <w:r w:rsidRPr="001C05B8">
        <w:rPr>
          <w:rStyle w:val="Hipervnculo"/>
          <w:rFonts w:ascii="Calibri" w:hAnsi="Calibri" w:cs="Calibri"/>
          <w:color w:val="000000" w:themeColor="text1"/>
          <w:u w:val="none"/>
        </w:rPr>
        <w:t xml:space="preserve">; posteriormente </w:t>
      </w:r>
      <w:r w:rsidRPr="00C60AE6">
        <w:rPr>
          <w:rStyle w:val="Hipervnculo"/>
          <w:rFonts w:ascii="Calibri" w:hAnsi="Calibri" w:cs="Calibri"/>
          <w:b/>
          <w:bCs/>
          <w:color w:val="000000" w:themeColor="text1"/>
          <w:u w:val="none"/>
        </w:rPr>
        <w:t>conforme un equipo de trabajo con otros dos aprendices del curso</w:t>
      </w:r>
      <w:r w:rsidRPr="001C05B8">
        <w:rPr>
          <w:rStyle w:val="Hipervnculo"/>
          <w:rFonts w:ascii="Calibri" w:hAnsi="Calibri" w:cs="Calibri"/>
          <w:color w:val="000000" w:themeColor="text1"/>
          <w:u w:val="none"/>
        </w:rPr>
        <w:t>, comparta</w:t>
      </w:r>
      <w:r w:rsidR="001C05B8" w:rsidRPr="001C05B8">
        <w:rPr>
          <w:rStyle w:val="Hipervnculo"/>
          <w:rFonts w:ascii="Calibri" w:hAnsi="Calibri" w:cs="Calibri"/>
          <w:color w:val="000000" w:themeColor="text1"/>
          <w:u w:val="none"/>
        </w:rPr>
        <w:t xml:space="preserve"> con ellos</w:t>
      </w:r>
      <w:r w:rsidRPr="001C05B8">
        <w:rPr>
          <w:rStyle w:val="Hipervnculo"/>
          <w:rFonts w:ascii="Calibri" w:hAnsi="Calibri" w:cs="Calibri"/>
          <w:color w:val="000000" w:themeColor="text1"/>
          <w:u w:val="none"/>
        </w:rPr>
        <w:t xml:space="preserve"> su</w:t>
      </w:r>
      <w:r w:rsidR="001C05B8" w:rsidRPr="001C05B8">
        <w:rPr>
          <w:rStyle w:val="Hipervnculo"/>
          <w:rFonts w:ascii="Calibri" w:hAnsi="Calibri" w:cs="Calibri"/>
          <w:color w:val="000000" w:themeColor="text1"/>
          <w:u w:val="none"/>
        </w:rPr>
        <w:t xml:space="preserve"> respuestas garantizando llegar a un consenso y </w:t>
      </w:r>
      <w:r w:rsidR="001C05B8" w:rsidRPr="00C60AE6">
        <w:rPr>
          <w:rStyle w:val="Hipervnculo"/>
          <w:rFonts w:ascii="Calibri" w:hAnsi="Calibri" w:cs="Calibri"/>
          <w:b/>
          <w:bCs/>
          <w:color w:val="000000" w:themeColor="text1"/>
          <w:u w:val="none"/>
        </w:rPr>
        <w:t>elabore en conjunto</w:t>
      </w:r>
      <w:r w:rsidRPr="00C60AE6">
        <w:rPr>
          <w:rStyle w:val="Hipervnculo"/>
          <w:rFonts w:ascii="Calibri" w:hAnsi="Calibri" w:cs="Calibri"/>
          <w:b/>
          <w:bCs/>
          <w:color w:val="000000" w:themeColor="text1"/>
          <w:u w:val="none"/>
        </w:rPr>
        <w:t xml:space="preserve"> una sola definición</w:t>
      </w:r>
      <w:r w:rsidRPr="001C05B8">
        <w:rPr>
          <w:rStyle w:val="Hipervnculo"/>
          <w:rFonts w:ascii="Calibri" w:hAnsi="Calibri" w:cs="Calibri"/>
          <w:color w:val="000000" w:themeColor="text1"/>
          <w:u w:val="none"/>
        </w:rPr>
        <w:t xml:space="preserve"> para los tres</w:t>
      </w:r>
      <w:r w:rsidR="002B11E2">
        <w:rPr>
          <w:rStyle w:val="Hipervnculo"/>
          <w:rFonts w:ascii="Calibri" w:hAnsi="Calibri" w:cs="Calibri"/>
          <w:color w:val="000000" w:themeColor="text1"/>
          <w:u w:val="none"/>
        </w:rPr>
        <w:t xml:space="preserve">; Finalmente </w:t>
      </w:r>
      <w:r w:rsidR="002B11E2" w:rsidRPr="002B11E2">
        <w:rPr>
          <w:rStyle w:val="Hipervnculo"/>
          <w:rFonts w:ascii="Calibri" w:hAnsi="Calibri" w:cs="Calibri"/>
          <w:b/>
          <w:bCs/>
          <w:i/>
          <w:iCs/>
          <w:color w:val="000000" w:themeColor="text1"/>
          <w:u w:val="none"/>
        </w:rPr>
        <w:t>registre la definición en el enlace de la herramienta PADLET</w:t>
      </w:r>
      <w:r w:rsidR="002B11E2">
        <w:rPr>
          <w:rStyle w:val="Hipervnculo"/>
          <w:rFonts w:ascii="Calibri" w:hAnsi="Calibri" w:cs="Calibri"/>
          <w:color w:val="000000" w:themeColor="text1"/>
          <w:u w:val="none"/>
        </w:rPr>
        <w:t xml:space="preserve"> suministrada por el instructor </w:t>
      </w:r>
      <w:r w:rsidRPr="001C05B8">
        <w:rPr>
          <w:rStyle w:val="Hipervnculo"/>
          <w:rFonts w:ascii="Calibri" w:hAnsi="Calibri" w:cs="Calibri"/>
          <w:color w:val="000000" w:themeColor="text1"/>
          <w:u w:val="none"/>
        </w:rPr>
        <w:t xml:space="preserve">. </w:t>
      </w:r>
    </w:p>
    <w:p w14:paraId="4ADDF427" w14:textId="67C3ED4B" w:rsidR="002B11E2" w:rsidRDefault="002B11E2" w:rsidP="002B11E2">
      <w:pPr>
        <w:spacing w:after="0" w:line="240" w:lineRule="auto"/>
        <w:jc w:val="both"/>
        <w:rPr>
          <w:rStyle w:val="Hipervnculo"/>
          <w:rFonts w:cs="Calibri"/>
          <w:color w:val="000000" w:themeColor="text1"/>
          <w:u w:val="none"/>
        </w:rPr>
      </w:pPr>
    </w:p>
    <w:p w14:paraId="627334F4" w14:textId="70958EFE" w:rsidR="002B11E2" w:rsidRDefault="002B11E2" w:rsidP="002B11E2">
      <w:pPr>
        <w:spacing w:after="0" w:line="240" w:lineRule="auto"/>
        <w:jc w:val="both"/>
        <w:rPr>
          <w:rStyle w:val="Hipervnculo"/>
          <w:rFonts w:cs="Calibri"/>
          <w:color w:val="000000" w:themeColor="text1"/>
          <w:u w:val="none"/>
        </w:rPr>
      </w:pPr>
    </w:p>
    <w:p w14:paraId="349B9F35" w14:textId="513794B0" w:rsidR="00963657" w:rsidRDefault="00963657" w:rsidP="002B11E2">
      <w:pPr>
        <w:spacing w:after="0" w:line="240" w:lineRule="auto"/>
        <w:jc w:val="both"/>
        <w:rPr>
          <w:rStyle w:val="Hipervnculo"/>
          <w:rFonts w:cs="Calibri"/>
          <w:color w:val="000000" w:themeColor="text1"/>
          <w:u w:val="none"/>
        </w:rPr>
      </w:pPr>
    </w:p>
    <w:p w14:paraId="5C4FF502" w14:textId="77777777" w:rsidR="00963657" w:rsidRPr="002B11E2" w:rsidRDefault="00963657" w:rsidP="002B11E2">
      <w:pPr>
        <w:spacing w:after="0" w:line="240" w:lineRule="auto"/>
        <w:jc w:val="both"/>
        <w:rPr>
          <w:rStyle w:val="Hipervnculo"/>
          <w:rFonts w:cs="Calibri"/>
          <w:color w:val="000000" w:themeColor="text1"/>
          <w:u w:val="none"/>
        </w:rPr>
      </w:pPr>
    </w:p>
    <w:p w14:paraId="17AC7992" w14:textId="77777777" w:rsidR="00C60AE6" w:rsidRDefault="00C60AE6" w:rsidP="00C60AE6">
      <w:pPr>
        <w:pStyle w:val="Prrafodelista"/>
        <w:spacing w:after="0" w:line="240" w:lineRule="auto"/>
        <w:ind w:left="360"/>
        <w:jc w:val="both"/>
        <w:rPr>
          <w:rStyle w:val="Hipervnculo"/>
          <w:rFonts w:ascii="Calibri" w:hAnsi="Calibri" w:cs="Calibri"/>
          <w:color w:val="000000" w:themeColor="text1"/>
          <w:u w:val="none"/>
        </w:rPr>
      </w:pPr>
    </w:p>
    <w:p w14:paraId="5F9572E1" w14:textId="6A47C451" w:rsidR="006310D5" w:rsidRPr="001C05B8" w:rsidRDefault="006310D5" w:rsidP="00083D82">
      <w:pPr>
        <w:pStyle w:val="Prrafodelista"/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</w:rPr>
      </w:pPr>
      <w:r w:rsidRPr="001C05B8">
        <w:rPr>
          <w:rFonts w:ascii="Calibri" w:hAnsi="Calibri" w:cs="Calibri"/>
          <w:b/>
        </w:rPr>
        <w:t>Observe el video denominado “Guía para el diseño de un programa de capacitación”</w:t>
      </w:r>
      <w:r w:rsidRPr="001C05B8">
        <w:rPr>
          <w:rFonts w:ascii="Calibri" w:hAnsi="Calibri" w:cs="Calibri"/>
        </w:rPr>
        <w:t xml:space="preserve"> que encuentra en el enlace </w:t>
      </w:r>
      <w:proofErr w:type="gramStart"/>
      <w:r w:rsidR="00744B3B" w:rsidRPr="00744B3B">
        <w:rPr>
          <w:rFonts w:ascii="Calibri" w:hAnsi="Calibri" w:cs="Calibri"/>
          <w:u w:val="single"/>
        </w:rPr>
        <w:t>https://www.youtube.com/watch?v=jZMsCR-r3_Q</w:t>
      </w:r>
      <w:r w:rsidRPr="001C05B8">
        <w:rPr>
          <w:rFonts w:ascii="Calibri" w:hAnsi="Calibri" w:cs="Calibri"/>
        </w:rPr>
        <w:t>;  posteriormente</w:t>
      </w:r>
      <w:proofErr w:type="gramEnd"/>
      <w:r w:rsidRPr="001C05B8">
        <w:rPr>
          <w:rFonts w:ascii="Calibri" w:hAnsi="Calibri" w:cs="Calibri"/>
        </w:rPr>
        <w:t xml:space="preserve"> </w:t>
      </w:r>
      <w:r w:rsidRPr="001C05B8">
        <w:rPr>
          <w:rFonts w:ascii="Calibri" w:hAnsi="Calibri" w:cs="Calibri"/>
          <w:b/>
        </w:rPr>
        <w:t>revise, lea y analice el documento denominado “Elaboración de programas de capacitación”</w:t>
      </w:r>
      <w:r w:rsidRPr="001C05B8">
        <w:rPr>
          <w:rFonts w:ascii="Calibri" w:hAnsi="Calibri" w:cs="Calibri"/>
        </w:rPr>
        <w:t xml:space="preserve"> </w:t>
      </w:r>
      <w:r w:rsidR="001C05B8" w:rsidRPr="001C05B8">
        <w:rPr>
          <w:rFonts w:ascii="Calibri" w:hAnsi="Calibri" w:cs="Calibri"/>
        </w:rPr>
        <w:t>que ubica en la carpeta de contenido Material de Estudio</w:t>
      </w:r>
      <w:r w:rsidR="00C60AE6">
        <w:rPr>
          <w:rFonts w:ascii="Calibri" w:hAnsi="Calibri" w:cs="Calibri"/>
        </w:rPr>
        <w:t xml:space="preserve"> – Actividad de Apropiación N°1</w:t>
      </w:r>
      <w:r w:rsidR="001C05B8" w:rsidRPr="001C05B8">
        <w:rPr>
          <w:rFonts w:ascii="Calibri" w:hAnsi="Calibri" w:cs="Calibri"/>
        </w:rPr>
        <w:t xml:space="preserve"> registrada en </w:t>
      </w:r>
      <w:r w:rsidR="00415A5F">
        <w:rPr>
          <w:rFonts w:ascii="Calibri" w:hAnsi="Calibri" w:cs="Calibri"/>
        </w:rPr>
        <w:t>la plataforma</w:t>
      </w:r>
      <w:r w:rsidR="00DC02DD">
        <w:rPr>
          <w:rFonts w:ascii="Calibri" w:hAnsi="Calibri" w:cs="Calibri"/>
        </w:rPr>
        <w:t xml:space="preserve"> </w:t>
      </w:r>
      <w:r w:rsidR="001C05B8" w:rsidRPr="001C05B8">
        <w:rPr>
          <w:rFonts w:ascii="Calibri" w:hAnsi="Calibri" w:cs="Calibri"/>
        </w:rPr>
        <w:t xml:space="preserve">Territorium correspondiente al componente de </w:t>
      </w:r>
      <w:r w:rsidR="00C60AE6">
        <w:rPr>
          <w:rFonts w:ascii="Calibri" w:hAnsi="Calibri" w:cs="Calibri"/>
        </w:rPr>
        <w:t>Comunicación</w:t>
      </w:r>
      <w:r w:rsidR="001C05B8" w:rsidRPr="001C05B8">
        <w:rPr>
          <w:rFonts w:ascii="Calibri" w:hAnsi="Calibri" w:cs="Calibri"/>
        </w:rPr>
        <w:t xml:space="preserve"> </w:t>
      </w:r>
      <w:proofErr w:type="gramStart"/>
      <w:r w:rsidR="001C05B8" w:rsidRPr="001C05B8">
        <w:rPr>
          <w:rFonts w:ascii="Calibri" w:hAnsi="Calibri" w:cs="Calibri"/>
        </w:rPr>
        <w:t xml:space="preserve">y </w:t>
      </w:r>
      <w:r w:rsidRPr="001C05B8">
        <w:rPr>
          <w:rFonts w:ascii="Calibri" w:hAnsi="Calibri" w:cs="Calibri"/>
        </w:rPr>
        <w:t xml:space="preserve"> desarrolle</w:t>
      </w:r>
      <w:proofErr w:type="gramEnd"/>
      <w:r w:rsidRPr="001C05B8">
        <w:rPr>
          <w:rFonts w:ascii="Calibri" w:hAnsi="Calibri" w:cs="Calibri"/>
        </w:rPr>
        <w:t xml:space="preserve"> una a una las siguientes tareas:</w:t>
      </w:r>
    </w:p>
    <w:p w14:paraId="036509AB" w14:textId="77777777" w:rsidR="006310D5" w:rsidRPr="007D2141" w:rsidRDefault="006310D5" w:rsidP="006310D5">
      <w:pPr>
        <w:pStyle w:val="Prrafodelista"/>
        <w:rPr>
          <w:rFonts w:ascii="Calibri" w:hAnsi="Calibri" w:cs="Calibri"/>
        </w:rPr>
      </w:pPr>
    </w:p>
    <w:p w14:paraId="56309620" w14:textId="0715E6BF" w:rsidR="006310D5" w:rsidRPr="007D2141" w:rsidRDefault="006310D5" w:rsidP="00083D82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Calibri" w:hAnsi="Calibri" w:cs="Calibri"/>
        </w:rPr>
      </w:pPr>
      <w:r w:rsidRPr="007D2141">
        <w:rPr>
          <w:rFonts w:ascii="Calibri" w:hAnsi="Calibri" w:cs="Calibri"/>
        </w:rPr>
        <w:t xml:space="preserve">Complete los espacios de cada uno de los enunciados que encuentra en el documento denominado </w:t>
      </w:r>
      <w:r w:rsidRPr="002325CD">
        <w:rPr>
          <w:rFonts w:ascii="Calibri" w:hAnsi="Calibri" w:cs="Calibri"/>
          <w:b/>
          <w:bCs/>
        </w:rPr>
        <w:t>“Ejercicio Práctico 1”</w:t>
      </w:r>
      <w:r w:rsidR="00FD3862">
        <w:rPr>
          <w:rFonts w:ascii="Calibri" w:hAnsi="Calibri" w:cs="Calibri"/>
        </w:rPr>
        <w:t xml:space="preserve"> también ubicado en la carpeta Material de Estudio – Actividad de Apropiación N°1</w:t>
      </w:r>
      <w:r w:rsidRPr="007D2141">
        <w:rPr>
          <w:rFonts w:ascii="Calibri" w:hAnsi="Calibri" w:cs="Calibri"/>
        </w:rPr>
        <w:t xml:space="preserve">. </w:t>
      </w:r>
    </w:p>
    <w:p w14:paraId="20FC1B86" w14:textId="77777777" w:rsidR="006310D5" w:rsidRPr="007D2141" w:rsidRDefault="006310D5" w:rsidP="006310D5">
      <w:pPr>
        <w:pStyle w:val="Prrafodelista"/>
        <w:spacing w:after="0" w:line="240" w:lineRule="auto"/>
        <w:ind w:left="1080"/>
        <w:jc w:val="both"/>
        <w:rPr>
          <w:rFonts w:ascii="Calibri" w:hAnsi="Calibri" w:cs="Calibri"/>
        </w:rPr>
      </w:pPr>
    </w:p>
    <w:p w14:paraId="02B8AB9D" w14:textId="2B022720" w:rsidR="006310D5" w:rsidRDefault="006310D5" w:rsidP="00083D82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Calibri" w:hAnsi="Calibri" w:cs="Calibri"/>
        </w:rPr>
      </w:pPr>
      <w:r w:rsidRPr="007D2141">
        <w:rPr>
          <w:rFonts w:ascii="Calibri" w:hAnsi="Calibri" w:cs="Calibri"/>
        </w:rPr>
        <w:t xml:space="preserve">Las palabras que usó para realizar el ejercicio anterior búsquelas en la sopa de letras propuesta en el documento denominado </w:t>
      </w:r>
      <w:r w:rsidRPr="002325CD">
        <w:rPr>
          <w:rFonts w:ascii="Calibri" w:hAnsi="Calibri" w:cs="Calibri"/>
          <w:b/>
          <w:bCs/>
        </w:rPr>
        <w:t>“Ejercicio Práctico 2”</w:t>
      </w:r>
      <w:r w:rsidR="00FD3862">
        <w:rPr>
          <w:rFonts w:ascii="Calibri" w:hAnsi="Calibri" w:cs="Calibri"/>
        </w:rPr>
        <w:t xml:space="preserve"> que también ubica en la carpeta de contenido Material de Estudio – Actividad de Apropiación N°1</w:t>
      </w:r>
      <w:r w:rsidRPr="007D2141">
        <w:rPr>
          <w:rFonts w:ascii="Calibri" w:hAnsi="Calibri" w:cs="Calibri"/>
        </w:rPr>
        <w:t>.</w:t>
      </w:r>
    </w:p>
    <w:p w14:paraId="0A1ED625" w14:textId="5C09FBF1" w:rsidR="002325CD" w:rsidRDefault="002325CD" w:rsidP="002325CD">
      <w:pPr>
        <w:pStyle w:val="Prrafodelista"/>
        <w:spacing w:after="0" w:line="240" w:lineRule="auto"/>
        <w:ind w:left="1080"/>
        <w:jc w:val="both"/>
        <w:rPr>
          <w:rFonts w:ascii="Calibri" w:hAnsi="Calibri" w:cs="Calibri"/>
        </w:rPr>
      </w:pPr>
    </w:p>
    <w:p w14:paraId="40A73334" w14:textId="77777777" w:rsidR="002325CD" w:rsidRPr="002325CD" w:rsidRDefault="002325CD" w:rsidP="00083D82">
      <w:pPr>
        <w:pStyle w:val="Prrafodelista"/>
        <w:numPr>
          <w:ilvl w:val="1"/>
          <w:numId w:val="11"/>
        </w:numPr>
        <w:jc w:val="both"/>
        <w:rPr>
          <w:rFonts w:ascii="Calibri" w:hAnsi="Calibri" w:cs="Calibri"/>
        </w:rPr>
      </w:pPr>
      <w:r w:rsidRPr="002325CD">
        <w:rPr>
          <w:rFonts w:ascii="Calibri" w:hAnsi="Calibri" w:cs="Calibri"/>
          <w:b/>
          <w:bCs/>
        </w:rPr>
        <w:t>Haga lectura del documento denominado “Ejemplo Programa de Capacitación”</w:t>
      </w:r>
      <w:r w:rsidRPr="002325CD">
        <w:rPr>
          <w:rFonts w:ascii="Calibri" w:hAnsi="Calibri" w:cs="Calibri"/>
        </w:rPr>
        <w:t xml:space="preserve"> que ubica en la carpeta de contenido Material de Apoyo – Actividad de Apropiación N°2 registrada en la plataforma Territorium correspondiente al componente de Comunicación e identifique que elementos resultan para usted desconocidos teniendo en cuenta las tareas desarrolladas en la actividad anterior.</w:t>
      </w:r>
    </w:p>
    <w:p w14:paraId="4C5A6673" w14:textId="77777777" w:rsidR="002325CD" w:rsidRDefault="002325CD" w:rsidP="002325CD">
      <w:pPr>
        <w:pStyle w:val="Prrafodelista"/>
        <w:spacing w:after="0" w:line="240" w:lineRule="auto"/>
        <w:ind w:left="1080"/>
        <w:jc w:val="both"/>
        <w:rPr>
          <w:rFonts w:ascii="Calibri" w:hAnsi="Calibri" w:cs="Calibri"/>
        </w:rPr>
      </w:pPr>
    </w:p>
    <w:p w14:paraId="4DE048C7" w14:textId="77777777" w:rsidR="002325CD" w:rsidRDefault="002325CD" w:rsidP="006310D5">
      <w:pPr>
        <w:spacing w:after="0" w:line="240" w:lineRule="auto"/>
        <w:jc w:val="both"/>
        <w:rPr>
          <w:rFonts w:cs="Calibri"/>
          <w:b/>
        </w:rPr>
      </w:pPr>
    </w:p>
    <w:p w14:paraId="45FCC3BD" w14:textId="0DF367C2" w:rsidR="001C05B8" w:rsidRDefault="00FD3862" w:rsidP="006310D5">
      <w:pPr>
        <w:spacing w:after="0" w:line="240" w:lineRule="auto"/>
        <w:jc w:val="both"/>
        <w:rPr>
          <w:rFonts w:cs="Calibri"/>
          <w:b/>
        </w:rPr>
      </w:pPr>
      <w:r>
        <w:rPr>
          <w:rFonts w:cs="Calibri"/>
          <w:b/>
        </w:rPr>
        <w:t>A</w:t>
      </w:r>
      <w:r w:rsidRPr="00383CCF">
        <w:rPr>
          <w:rFonts w:cs="Calibri"/>
          <w:b/>
        </w:rPr>
        <w:t>ctividad</w:t>
      </w:r>
      <w:r>
        <w:rPr>
          <w:rFonts w:cs="Calibri"/>
          <w:b/>
        </w:rPr>
        <w:t xml:space="preserve"> de Apropiación N°2 – Actividades de Capacitación</w:t>
      </w:r>
    </w:p>
    <w:p w14:paraId="23FD40AC" w14:textId="77777777" w:rsidR="001C05B8" w:rsidRDefault="001C05B8" w:rsidP="006310D5">
      <w:pPr>
        <w:spacing w:after="0" w:line="240" w:lineRule="auto"/>
        <w:jc w:val="both"/>
        <w:rPr>
          <w:rFonts w:cs="Calibri"/>
          <w:b/>
        </w:rPr>
      </w:pPr>
    </w:p>
    <w:p w14:paraId="53312B43" w14:textId="77777777" w:rsidR="00FD3862" w:rsidRPr="00FD3862" w:rsidRDefault="00FD3862" w:rsidP="00FD3862">
      <w:pPr>
        <w:spacing w:after="0" w:line="240" w:lineRule="auto"/>
        <w:jc w:val="both"/>
        <w:rPr>
          <w:rFonts w:cs="Calibri"/>
          <w:lang w:val="es-ES"/>
        </w:rPr>
      </w:pPr>
      <w:bookmarkStart w:id="0" w:name="_Hlk64904444"/>
      <w:r w:rsidRPr="00FD3862">
        <w:rPr>
          <w:rFonts w:cs="Calibri"/>
          <w:lang w:val="es-ES"/>
        </w:rPr>
        <w:t xml:space="preserve">Una vez desarrollados los contenidos correspondientes a qué es y cuáles son las características de un programa de capacitación, nos concentraremos en trabajar uno de los elementos </w:t>
      </w:r>
      <w:proofErr w:type="gramStart"/>
      <w:r w:rsidRPr="00FD3862">
        <w:rPr>
          <w:rFonts w:cs="Calibri"/>
          <w:lang w:val="es-ES"/>
        </w:rPr>
        <w:t>fundamentales  de</w:t>
      </w:r>
      <w:proofErr w:type="gramEnd"/>
      <w:r w:rsidRPr="00FD3862">
        <w:rPr>
          <w:rFonts w:cs="Calibri"/>
          <w:lang w:val="es-ES"/>
        </w:rPr>
        <w:t xml:space="preserve"> dicho programa en cualquier organización: LAS ACTIVIDADES DE </w:t>
      </w:r>
      <w:proofErr w:type="gramStart"/>
      <w:r w:rsidRPr="00FD3862">
        <w:rPr>
          <w:rFonts w:cs="Calibri"/>
          <w:lang w:val="es-ES"/>
        </w:rPr>
        <w:t>CAPACITACIÓN,  y</w:t>
      </w:r>
      <w:proofErr w:type="gramEnd"/>
      <w:r w:rsidRPr="00FD3862">
        <w:rPr>
          <w:rFonts w:cs="Calibri"/>
          <w:lang w:val="es-ES"/>
        </w:rPr>
        <w:t xml:space="preserve"> para ello desarrollaremos las siguientes tareas:</w:t>
      </w:r>
    </w:p>
    <w:p w14:paraId="2CDBAB1F" w14:textId="77777777" w:rsidR="00FD3862" w:rsidRPr="007D2141" w:rsidRDefault="00FD3862" w:rsidP="00FD3862">
      <w:pPr>
        <w:spacing w:after="0" w:line="240" w:lineRule="auto"/>
        <w:jc w:val="both"/>
        <w:rPr>
          <w:rFonts w:cs="Calibri"/>
          <w:b/>
        </w:rPr>
      </w:pPr>
    </w:p>
    <w:p w14:paraId="6EDFED78" w14:textId="7E574582" w:rsidR="006310D5" w:rsidRDefault="00FD3862" w:rsidP="00083D82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Calibri" w:hAnsi="Calibri" w:cs="Calibri"/>
        </w:rPr>
      </w:pPr>
      <w:bookmarkStart w:id="1" w:name="_Hlk64230914"/>
      <w:r w:rsidRPr="00FD3862">
        <w:rPr>
          <w:rFonts w:ascii="Calibri" w:hAnsi="Calibri" w:cs="Calibri"/>
          <w:b/>
          <w:bCs/>
          <w:lang w:val="es-ES"/>
        </w:rPr>
        <w:t>O</w:t>
      </w:r>
      <w:r w:rsidR="006310D5" w:rsidRPr="00FD3862">
        <w:rPr>
          <w:rFonts w:ascii="Calibri" w:hAnsi="Calibri" w:cs="Calibri"/>
          <w:b/>
          <w:bCs/>
          <w:lang w:val="es-ES"/>
        </w:rPr>
        <w:t>bserve el video denominado Psicópolis</w:t>
      </w:r>
      <w:r w:rsidR="006310D5" w:rsidRPr="00FD3862">
        <w:rPr>
          <w:rFonts w:ascii="Calibri" w:hAnsi="Calibri" w:cs="Calibri"/>
          <w:lang w:val="es-ES"/>
        </w:rPr>
        <w:t xml:space="preserve"> que encuentra en el siguiente enlace: </w:t>
      </w:r>
      <w:hyperlink r:id="rId10" w:history="1">
        <w:r w:rsidR="006310D5" w:rsidRPr="00FD3862">
          <w:rPr>
            <w:rFonts w:ascii="Calibri" w:hAnsi="Calibri" w:cs="Calibri"/>
            <w:color w:val="000000" w:themeColor="text1"/>
            <w:u w:val="single"/>
          </w:rPr>
          <w:t>https://www.youtube.com/watch?v=HyoXov5PmDQ</w:t>
        </w:r>
      </w:hyperlink>
      <w:r w:rsidR="00DC02DD" w:rsidRPr="00FD3862">
        <w:rPr>
          <w:rFonts w:ascii="Calibri" w:hAnsi="Calibri" w:cs="Calibri"/>
          <w:b/>
        </w:rPr>
        <w:t>;</w:t>
      </w:r>
      <w:r w:rsidR="00DC02DD" w:rsidRPr="00FD3862">
        <w:rPr>
          <w:rFonts w:ascii="Calibri" w:hAnsi="Calibri" w:cs="Calibri"/>
          <w:b/>
          <w:color w:val="EF47C8" w:themeColor="accent2" w:themeTint="99"/>
        </w:rPr>
        <w:t xml:space="preserve"> </w:t>
      </w:r>
      <w:r w:rsidR="00641024" w:rsidRPr="00FD3862">
        <w:rPr>
          <w:rFonts w:ascii="Calibri" w:hAnsi="Calibri" w:cs="Calibri"/>
        </w:rPr>
        <w:t xml:space="preserve">posteriormente </w:t>
      </w:r>
      <w:r w:rsidRPr="00333596">
        <w:rPr>
          <w:rFonts w:ascii="Calibri" w:hAnsi="Calibri" w:cs="Calibri"/>
          <w:b/>
          <w:bCs/>
        </w:rPr>
        <w:t xml:space="preserve">en su cuaderno de trabajo </w:t>
      </w:r>
      <w:r w:rsidR="006310D5" w:rsidRPr="00333596">
        <w:rPr>
          <w:rFonts w:ascii="Calibri" w:hAnsi="Calibri" w:cs="Calibri"/>
          <w:b/>
          <w:bCs/>
        </w:rPr>
        <w:t>responda las siguientes</w:t>
      </w:r>
      <w:r w:rsidR="002325CD" w:rsidRPr="00333596">
        <w:rPr>
          <w:rFonts w:ascii="Calibri" w:hAnsi="Calibri" w:cs="Calibri"/>
          <w:b/>
          <w:bCs/>
        </w:rPr>
        <w:t xml:space="preserve"> preguntas</w:t>
      </w:r>
      <w:r w:rsidR="006310D5" w:rsidRPr="00FD3862">
        <w:rPr>
          <w:rFonts w:ascii="Calibri" w:hAnsi="Calibri" w:cs="Calibri"/>
        </w:rPr>
        <w:t xml:space="preserve">: </w:t>
      </w:r>
    </w:p>
    <w:p w14:paraId="1F38E935" w14:textId="5661B59D" w:rsidR="00C34B80" w:rsidRDefault="00C34B80" w:rsidP="00C34B80">
      <w:pPr>
        <w:spacing w:after="0" w:line="240" w:lineRule="auto"/>
        <w:jc w:val="both"/>
        <w:rPr>
          <w:rFonts w:cs="Calibri"/>
        </w:rPr>
      </w:pPr>
    </w:p>
    <w:p w14:paraId="412A4679" w14:textId="51EA704E" w:rsidR="00C34B80" w:rsidRPr="007D2141" w:rsidRDefault="00C34B80" w:rsidP="00083D82">
      <w:pPr>
        <w:numPr>
          <w:ilvl w:val="0"/>
          <w:numId w:val="12"/>
        </w:numPr>
        <w:spacing w:after="0" w:line="240" w:lineRule="auto"/>
        <w:contextualSpacing/>
        <w:jc w:val="both"/>
      </w:pPr>
      <w:r w:rsidRPr="007D2141">
        <w:t xml:space="preserve">¿Qué relación logra identificar entre el contenido del video y </w:t>
      </w:r>
      <w:r w:rsidR="002325CD">
        <w:t xml:space="preserve">el </w:t>
      </w:r>
      <w:r w:rsidR="00333596">
        <w:t xml:space="preserve">concepto de </w:t>
      </w:r>
      <w:r w:rsidR="002325CD">
        <w:t>capacitación</w:t>
      </w:r>
      <w:r w:rsidRPr="007D2141">
        <w:t>?</w:t>
      </w:r>
    </w:p>
    <w:p w14:paraId="0DDE5F29" w14:textId="77777777" w:rsidR="00C34B80" w:rsidRPr="007D2141" w:rsidRDefault="00C34B80" w:rsidP="00083D82">
      <w:pPr>
        <w:numPr>
          <w:ilvl w:val="0"/>
          <w:numId w:val="12"/>
        </w:numPr>
        <w:spacing w:after="0" w:line="240" w:lineRule="auto"/>
        <w:contextualSpacing/>
        <w:jc w:val="both"/>
      </w:pPr>
      <w:r w:rsidRPr="007D2141">
        <w:t>Identifique las habilidades y aspectos por mejorar que considera tiene usted como capacitador.</w:t>
      </w:r>
    </w:p>
    <w:p w14:paraId="26F55B26" w14:textId="778A5AF7" w:rsidR="00C34B80" w:rsidRDefault="00C34B80" w:rsidP="00083D82">
      <w:pPr>
        <w:numPr>
          <w:ilvl w:val="0"/>
          <w:numId w:val="12"/>
        </w:numPr>
        <w:spacing w:after="0" w:line="240" w:lineRule="auto"/>
        <w:contextualSpacing/>
        <w:jc w:val="both"/>
      </w:pPr>
      <w:r w:rsidRPr="007D2141">
        <w:t xml:space="preserve">¿Cuáles </w:t>
      </w:r>
      <w:r w:rsidR="00C90A9B">
        <w:t xml:space="preserve">son las condiciones o variables que usted </w:t>
      </w:r>
      <w:r w:rsidRPr="007D2141">
        <w:t xml:space="preserve">considera </w:t>
      </w:r>
      <w:r w:rsidR="00C90A9B">
        <w:t>se deben</w:t>
      </w:r>
      <w:r w:rsidRPr="007D2141">
        <w:t xml:space="preserve"> tener en cuenta al momento de programar </w:t>
      </w:r>
      <w:r w:rsidR="00C90A9B">
        <w:t xml:space="preserve">y ejecutar </w:t>
      </w:r>
      <w:r w:rsidRPr="007D2141">
        <w:t>un</w:t>
      </w:r>
      <w:r w:rsidR="00C90A9B">
        <w:t>a actividad de capacitación</w:t>
      </w:r>
      <w:r w:rsidRPr="007D2141">
        <w:t>?</w:t>
      </w:r>
    </w:p>
    <w:bookmarkEnd w:id="1"/>
    <w:p w14:paraId="73F18E78" w14:textId="77777777" w:rsidR="00C34B80" w:rsidRPr="00C34B80" w:rsidRDefault="00C34B80" w:rsidP="00C34B80">
      <w:pPr>
        <w:spacing w:after="0" w:line="240" w:lineRule="auto"/>
        <w:jc w:val="both"/>
        <w:rPr>
          <w:rFonts w:cs="Calibri"/>
        </w:rPr>
      </w:pPr>
    </w:p>
    <w:p w14:paraId="3A8B4A0C" w14:textId="6FA8A6F7" w:rsidR="004205F2" w:rsidRPr="006D42CB" w:rsidRDefault="00C34B80" w:rsidP="00083D82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="Calibri"/>
          <w:b/>
        </w:rPr>
      </w:pPr>
      <w:r w:rsidRPr="00C34B80">
        <w:rPr>
          <w:rFonts w:ascii="Calibri" w:hAnsi="Calibri" w:cs="Calibri"/>
          <w:b/>
          <w:bCs/>
        </w:rPr>
        <w:t xml:space="preserve">Haga lectura </w:t>
      </w:r>
      <w:r w:rsidR="00765DE0">
        <w:rPr>
          <w:rFonts w:ascii="Calibri" w:hAnsi="Calibri" w:cs="Calibri"/>
          <w:b/>
          <w:bCs/>
        </w:rPr>
        <w:t xml:space="preserve">de las páginas 1 a la 14 </w:t>
      </w:r>
      <w:r w:rsidRPr="00C34B80">
        <w:rPr>
          <w:rFonts w:ascii="Calibri" w:hAnsi="Calibri" w:cs="Calibri"/>
          <w:b/>
          <w:bCs/>
        </w:rPr>
        <w:t xml:space="preserve">del </w:t>
      </w:r>
      <w:r w:rsidR="006310D5" w:rsidRPr="00C34B80">
        <w:rPr>
          <w:rFonts w:ascii="Calibri" w:hAnsi="Calibri" w:cs="Calibri"/>
          <w:b/>
          <w:bCs/>
        </w:rPr>
        <w:t>documento denominado “Presentación Actividades de Capacitación”</w:t>
      </w:r>
      <w:r w:rsidR="00DC02DD" w:rsidRPr="00C34B80">
        <w:rPr>
          <w:rFonts w:ascii="Calibri" w:hAnsi="Calibri" w:cs="Calibri"/>
          <w:lang w:val="es-ES"/>
        </w:rPr>
        <w:t xml:space="preserve"> que ubica en la carpeta de contenido Material de Apoyo</w:t>
      </w:r>
      <w:r>
        <w:rPr>
          <w:rFonts w:ascii="Calibri" w:hAnsi="Calibri" w:cs="Calibri"/>
          <w:lang w:val="es-ES"/>
        </w:rPr>
        <w:t xml:space="preserve"> – Actividad de Apropiación N°2</w:t>
      </w:r>
      <w:r w:rsidR="00DC02DD" w:rsidRPr="00C34B80">
        <w:rPr>
          <w:rFonts w:ascii="Calibri" w:hAnsi="Calibri" w:cs="Calibri"/>
          <w:lang w:val="es-ES"/>
        </w:rPr>
        <w:t xml:space="preserve"> r</w:t>
      </w:r>
      <w:r w:rsidR="00DC02DD" w:rsidRPr="00C34B80">
        <w:rPr>
          <w:rFonts w:ascii="Calibri" w:hAnsi="Calibri" w:cs="Calibri"/>
        </w:rPr>
        <w:t xml:space="preserve">egistrada en la plataforma Territorium correspondiente al componente de </w:t>
      </w:r>
      <w:r>
        <w:rPr>
          <w:rFonts w:ascii="Calibri" w:hAnsi="Calibri" w:cs="Calibri"/>
        </w:rPr>
        <w:t>Comunicación</w:t>
      </w:r>
      <w:r w:rsidR="004205F2">
        <w:rPr>
          <w:rFonts w:ascii="Calibri" w:hAnsi="Calibri" w:cs="Calibri"/>
        </w:rPr>
        <w:t>.</w:t>
      </w:r>
    </w:p>
    <w:p w14:paraId="5781E572" w14:textId="4CCCAF97" w:rsidR="006D42CB" w:rsidRDefault="006D42CB" w:rsidP="006D42CB">
      <w:pPr>
        <w:spacing w:after="0" w:line="240" w:lineRule="auto"/>
        <w:jc w:val="both"/>
        <w:rPr>
          <w:rFonts w:cs="Calibri"/>
          <w:b/>
        </w:rPr>
      </w:pPr>
    </w:p>
    <w:p w14:paraId="63791BA1" w14:textId="3825DF48" w:rsidR="006D42CB" w:rsidRDefault="006D42CB" w:rsidP="006D42CB">
      <w:pPr>
        <w:spacing w:after="0" w:line="240" w:lineRule="auto"/>
        <w:jc w:val="both"/>
        <w:rPr>
          <w:rFonts w:cs="Calibri"/>
          <w:b/>
        </w:rPr>
      </w:pPr>
    </w:p>
    <w:p w14:paraId="1FF3A74C" w14:textId="77777777" w:rsidR="006D42CB" w:rsidRPr="006D42CB" w:rsidRDefault="006D42CB" w:rsidP="006D42CB">
      <w:pPr>
        <w:spacing w:after="0" w:line="240" w:lineRule="auto"/>
        <w:jc w:val="both"/>
        <w:rPr>
          <w:rFonts w:cs="Calibri"/>
          <w:b/>
        </w:rPr>
      </w:pPr>
    </w:p>
    <w:p w14:paraId="1C85FB2C" w14:textId="77777777" w:rsidR="004205F2" w:rsidRPr="004205F2" w:rsidRDefault="004205F2" w:rsidP="004205F2">
      <w:pPr>
        <w:pStyle w:val="Prrafodelista"/>
        <w:spacing w:after="0" w:line="240" w:lineRule="auto"/>
        <w:ind w:left="360"/>
        <w:jc w:val="both"/>
        <w:rPr>
          <w:rFonts w:cs="Calibri"/>
          <w:b/>
        </w:rPr>
      </w:pPr>
    </w:p>
    <w:p w14:paraId="43667633" w14:textId="6532D08D" w:rsidR="004205F2" w:rsidRPr="004205F2" w:rsidRDefault="004205F2" w:rsidP="00083D82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="Calibri"/>
          <w:b/>
        </w:rPr>
      </w:pPr>
      <w:r w:rsidRPr="004205F2">
        <w:rPr>
          <w:rFonts w:ascii="Calibri" w:hAnsi="Calibri" w:cs="Calibri"/>
          <w:b/>
          <w:bCs/>
        </w:rPr>
        <w:t>E</w:t>
      </w:r>
      <w:r w:rsidR="006310D5" w:rsidRPr="004205F2">
        <w:rPr>
          <w:rFonts w:ascii="Calibri" w:hAnsi="Calibri" w:cs="Calibri"/>
          <w:b/>
          <w:bCs/>
        </w:rPr>
        <w:t>l</w:t>
      </w:r>
      <w:r w:rsidR="006310D5" w:rsidRPr="00C34B80">
        <w:rPr>
          <w:rFonts w:ascii="Calibri" w:hAnsi="Calibri" w:cs="Calibri"/>
          <w:b/>
          <w:bCs/>
        </w:rPr>
        <w:t xml:space="preserve">ija un tema </w:t>
      </w:r>
      <w:r w:rsidR="006310D5" w:rsidRPr="004205F2">
        <w:rPr>
          <w:rFonts w:ascii="Calibri" w:hAnsi="Calibri" w:cs="Calibri"/>
        </w:rPr>
        <w:t>de agrado para usted y</w:t>
      </w:r>
      <w:r w:rsidR="006310D5" w:rsidRPr="00C34B80">
        <w:rPr>
          <w:rFonts w:ascii="Calibri" w:hAnsi="Calibri" w:cs="Calibri"/>
          <w:b/>
          <w:bCs/>
        </w:rPr>
        <w:t xml:space="preserve"> </w:t>
      </w:r>
      <w:r w:rsidRPr="004205F2">
        <w:rPr>
          <w:rFonts w:ascii="Calibri" w:hAnsi="Calibri" w:cs="Calibri"/>
        </w:rPr>
        <w:t>del cual tenga manejo para orientar una capacitación</w:t>
      </w:r>
      <w:r w:rsidR="00731DB9">
        <w:rPr>
          <w:rFonts w:ascii="Calibri" w:hAnsi="Calibri" w:cs="Calibri"/>
        </w:rPr>
        <w:t xml:space="preserve">, posteriormente </w:t>
      </w:r>
      <w:r>
        <w:rPr>
          <w:rFonts w:ascii="Calibri" w:hAnsi="Calibri" w:cs="Calibri"/>
          <w:b/>
          <w:bCs/>
        </w:rPr>
        <w:t xml:space="preserve">proponga la planeación de esta capacitación </w:t>
      </w:r>
      <w:r w:rsidRPr="004205F2">
        <w:rPr>
          <w:rFonts w:ascii="Calibri" w:hAnsi="Calibri" w:cs="Calibri"/>
        </w:rPr>
        <w:t>de acuerdo con la información propuesta en la siguiente plantilla</w:t>
      </w:r>
      <w:r>
        <w:rPr>
          <w:rFonts w:ascii="Calibri" w:hAnsi="Calibri" w:cs="Calibri"/>
          <w:b/>
          <w:bCs/>
        </w:rPr>
        <w:t xml:space="preserve">: </w:t>
      </w:r>
    </w:p>
    <w:p w14:paraId="081A2A89" w14:textId="65E92666" w:rsidR="004205F2" w:rsidRDefault="004205F2" w:rsidP="004205F2">
      <w:pPr>
        <w:spacing w:after="0" w:line="240" w:lineRule="auto"/>
        <w:jc w:val="both"/>
        <w:rPr>
          <w:rFonts w:cs="Calibri"/>
          <w:b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2822"/>
        <w:gridCol w:w="2823"/>
        <w:gridCol w:w="2823"/>
      </w:tblGrid>
      <w:tr w:rsidR="004205F2" w14:paraId="72D5DB7B" w14:textId="77777777" w:rsidTr="00CC72BF">
        <w:tc>
          <w:tcPr>
            <w:tcW w:w="8468" w:type="dxa"/>
            <w:gridSpan w:val="3"/>
          </w:tcPr>
          <w:p w14:paraId="4B7CA94F" w14:textId="77777777" w:rsidR="004205F2" w:rsidRDefault="004205F2" w:rsidP="004205F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14:paraId="41519BE1" w14:textId="1D6BCBF8" w:rsidR="004205F2" w:rsidRDefault="004205F2" w:rsidP="004205F2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Tema de Capacitación:</w:t>
            </w:r>
          </w:p>
        </w:tc>
      </w:tr>
      <w:tr w:rsidR="004205F2" w14:paraId="449FD237" w14:textId="77777777" w:rsidTr="00A42307">
        <w:tc>
          <w:tcPr>
            <w:tcW w:w="8468" w:type="dxa"/>
            <w:gridSpan w:val="3"/>
          </w:tcPr>
          <w:p w14:paraId="7FF396EA" w14:textId="77777777" w:rsidR="004205F2" w:rsidRDefault="004205F2" w:rsidP="004205F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14:paraId="558AB071" w14:textId="087808BB" w:rsidR="004205F2" w:rsidRDefault="004205F2" w:rsidP="004205F2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Objetivo de la Capacitación:</w:t>
            </w:r>
          </w:p>
        </w:tc>
      </w:tr>
      <w:tr w:rsidR="004205F2" w14:paraId="18FA5790" w14:textId="77777777" w:rsidTr="004205F2">
        <w:tc>
          <w:tcPr>
            <w:tcW w:w="2822" w:type="dxa"/>
          </w:tcPr>
          <w:p w14:paraId="275AEF6A" w14:textId="77777777" w:rsidR="004205F2" w:rsidRPr="004205F2" w:rsidRDefault="004205F2" w:rsidP="004205F2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05F2">
              <w:rPr>
                <w:rFonts w:cs="Calibri"/>
                <w:b/>
                <w:sz w:val="20"/>
                <w:szCs w:val="20"/>
              </w:rPr>
              <w:t>Antes</w:t>
            </w:r>
          </w:p>
          <w:p w14:paraId="425068CA" w14:textId="6876AE71" w:rsidR="004205F2" w:rsidRPr="004205F2" w:rsidRDefault="004205F2" w:rsidP="004205F2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05F2">
              <w:rPr>
                <w:rFonts w:cs="Calibri"/>
                <w:b/>
                <w:sz w:val="20"/>
                <w:szCs w:val="20"/>
              </w:rPr>
              <w:t>(Reflexión y Contextualización)</w:t>
            </w:r>
          </w:p>
        </w:tc>
        <w:tc>
          <w:tcPr>
            <w:tcW w:w="2823" w:type="dxa"/>
          </w:tcPr>
          <w:p w14:paraId="275019C5" w14:textId="2C0F1E36" w:rsidR="004205F2" w:rsidRPr="004205F2" w:rsidRDefault="004205F2" w:rsidP="004205F2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05F2">
              <w:rPr>
                <w:rFonts w:cs="Calibri"/>
                <w:b/>
                <w:sz w:val="20"/>
                <w:szCs w:val="20"/>
              </w:rPr>
              <w:t>Durante</w:t>
            </w:r>
          </w:p>
          <w:p w14:paraId="21D0DAF0" w14:textId="0F322FE2" w:rsidR="004205F2" w:rsidRPr="004205F2" w:rsidRDefault="004205F2" w:rsidP="004205F2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05F2">
              <w:rPr>
                <w:rFonts w:cs="Calibri"/>
                <w:b/>
                <w:sz w:val="20"/>
                <w:szCs w:val="20"/>
              </w:rPr>
              <w:t>(Apropiación)</w:t>
            </w:r>
          </w:p>
        </w:tc>
        <w:tc>
          <w:tcPr>
            <w:tcW w:w="2823" w:type="dxa"/>
          </w:tcPr>
          <w:p w14:paraId="7226227E" w14:textId="77777777" w:rsidR="004205F2" w:rsidRPr="004205F2" w:rsidRDefault="004205F2" w:rsidP="004205F2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05F2">
              <w:rPr>
                <w:rFonts w:cs="Calibri"/>
                <w:b/>
                <w:sz w:val="20"/>
                <w:szCs w:val="20"/>
              </w:rPr>
              <w:t>Después</w:t>
            </w:r>
          </w:p>
          <w:p w14:paraId="646BDC96" w14:textId="7BE66FED" w:rsidR="004205F2" w:rsidRPr="004205F2" w:rsidRDefault="004205F2" w:rsidP="004205F2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05F2">
              <w:rPr>
                <w:rFonts w:cs="Calibri"/>
                <w:b/>
                <w:sz w:val="20"/>
                <w:szCs w:val="20"/>
              </w:rPr>
              <w:t>(Transferencia)</w:t>
            </w:r>
          </w:p>
        </w:tc>
      </w:tr>
      <w:tr w:rsidR="004205F2" w14:paraId="6869D37B" w14:textId="77777777" w:rsidTr="004205F2">
        <w:tc>
          <w:tcPr>
            <w:tcW w:w="2822" w:type="dxa"/>
          </w:tcPr>
          <w:p w14:paraId="2EDDE830" w14:textId="77777777" w:rsidR="004205F2" w:rsidRDefault="004205F2" w:rsidP="004205F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14:paraId="223FCB15" w14:textId="77777777" w:rsidR="004205F2" w:rsidRDefault="004205F2" w:rsidP="004205F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14:paraId="3CB8ED13" w14:textId="77777777" w:rsidR="004205F2" w:rsidRDefault="004205F2" w:rsidP="004205F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14:paraId="56FDE675" w14:textId="045E9CFB" w:rsidR="004205F2" w:rsidRDefault="004205F2" w:rsidP="004205F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823" w:type="dxa"/>
          </w:tcPr>
          <w:p w14:paraId="657F0AB7" w14:textId="77777777" w:rsidR="004205F2" w:rsidRDefault="004205F2" w:rsidP="004205F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823" w:type="dxa"/>
          </w:tcPr>
          <w:p w14:paraId="55CB041E" w14:textId="77777777" w:rsidR="004205F2" w:rsidRDefault="004205F2" w:rsidP="004205F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</w:tc>
      </w:tr>
      <w:bookmarkEnd w:id="0"/>
    </w:tbl>
    <w:p w14:paraId="3C72F9E3" w14:textId="77777777" w:rsidR="004205F2" w:rsidRPr="004205F2" w:rsidRDefault="004205F2" w:rsidP="004205F2">
      <w:pPr>
        <w:spacing w:after="0" w:line="240" w:lineRule="auto"/>
        <w:ind w:left="360"/>
        <w:jc w:val="both"/>
        <w:rPr>
          <w:rFonts w:cs="Calibri"/>
          <w:b/>
        </w:rPr>
      </w:pPr>
    </w:p>
    <w:p w14:paraId="40E21239" w14:textId="3EF19CEC" w:rsidR="00641024" w:rsidRDefault="00641024" w:rsidP="006310D5">
      <w:pPr>
        <w:spacing w:after="0" w:line="240" w:lineRule="auto"/>
        <w:jc w:val="both"/>
        <w:rPr>
          <w:rFonts w:cs="Calibri"/>
          <w:b/>
        </w:rPr>
      </w:pPr>
    </w:p>
    <w:p w14:paraId="2EA75923" w14:textId="7886B6AC" w:rsidR="00F46C69" w:rsidRPr="00A82D1E" w:rsidRDefault="00644172" w:rsidP="006310D5">
      <w:pPr>
        <w:spacing w:after="0" w:line="240" w:lineRule="auto"/>
        <w:jc w:val="both"/>
        <w:rPr>
          <w:rFonts w:cs="Calibri"/>
          <w:b/>
        </w:rPr>
      </w:pPr>
      <w:r w:rsidRPr="00A82D1E">
        <w:rPr>
          <w:rFonts w:cs="Calibri"/>
          <w:b/>
        </w:rPr>
        <w:t xml:space="preserve">Actividad de Apropiación N°3 </w:t>
      </w:r>
      <w:proofErr w:type="gramStart"/>
      <w:r w:rsidRPr="00A82D1E">
        <w:rPr>
          <w:rFonts w:cs="Calibri"/>
          <w:b/>
        </w:rPr>
        <w:t>-  Técnicas</w:t>
      </w:r>
      <w:proofErr w:type="gramEnd"/>
      <w:r w:rsidRPr="00A82D1E">
        <w:rPr>
          <w:rFonts w:cs="Calibri"/>
          <w:b/>
        </w:rPr>
        <w:t xml:space="preserve"> </w:t>
      </w:r>
      <w:r w:rsidR="001E2FDB" w:rsidRPr="00A82D1E">
        <w:rPr>
          <w:rFonts w:cs="Calibri"/>
          <w:b/>
        </w:rPr>
        <w:t xml:space="preserve">y Recursos </w:t>
      </w:r>
      <w:r w:rsidRPr="00A82D1E">
        <w:rPr>
          <w:rFonts w:cs="Calibri"/>
          <w:b/>
        </w:rPr>
        <w:t>Didáctic</w:t>
      </w:r>
      <w:r w:rsidR="001E2FDB" w:rsidRPr="00A82D1E">
        <w:rPr>
          <w:rFonts w:cs="Calibri"/>
          <w:b/>
        </w:rPr>
        <w:t>o</w:t>
      </w:r>
      <w:r w:rsidRPr="00A82D1E">
        <w:rPr>
          <w:rFonts w:cs="Calibri"/>
          <w:b/>
        </w:rPr>
        <w:t xml:space="preserve">s </w:t>
      </w:r>
    </w:p>
    <w:p w14:paraId="3236F699" w14:textId="77777777" w:rsidR="00F46C69" w:rsidRPr="00A82D1E" w:rsidRDefault="00F46C69" w:rsidP="006310D5">
      <w:pPr>
        <w:spacing w:after="0" w:line="240" w:lineRule="auto"/>
        <w:jc w:val="both"/>
        <w:rPr>
          <w:rFonts w:cs="Calibri"/>
          <w:b/>
        </w:rPr>
      </w:pPr>
    </w:p>
    <w:p w14:paraId="6591E715" w14:textId="6513587F" w:rsidR="006310D5" w:rsidRPr="00A82D1E" w:rsidRDefault="006310D5" w:rsidP="006310D5">
      <w:pPr>
        <w:spacing w:after="0" w:line="240" w:lineRule="auto"/>
        <w:jc w:val="both"/>
        <w:rPr>
          <w:rFonts w:cs="Calibri"/>
          <w:lang w:val="es-ES"/>
        </w:rPr>
      </w:pPr>
      <w:r w:rsidRPr="00A82D1E">
        <w:rPr>
          <w:rFonts w:cs="Calibri"/>
          <w:lang w:val="es-ES"/>
        </w:rPr>
        <w:t>Una vez identificados los tres momentos necesarios en la ejecución de una actividad de capacitación:</w:t>
      </w:r>
    </w:p>
    <w:p w14:paraId="295B06F1" w14:textId="77777777" w:rsidR="006310D5" w:rsidRPr="00A82D1E" w:rsidRDefault="006310D5" w:rsidP="006310D5">
      <w:pPr>
        <w:spacing w:after="0" w:line="240" w:lineRule="auto"/>
        <w:jc w:val="both"/>
        <w:rPr>
          <w:rFonts w:cs="Calibri"/>
          <w:lang w:val="es-ES"/>
        </w:rPr>
      </w:pPr>
    </w:p>
    <w:p w14:paraId="24261E20" w14:textId="77777777" w:rsidR="006310D5" w:rsidRPr="00A82D1E" w:rsidRDefault="006310D5" w:rsidP="00083D82">
      <w:pPr>
        <w:numPr>
          <w:ilvl w:val="0"/>
          <w:numId w:val="13"/>
        </w:numPr>
        <w:spacing w:after="0" w:line="240" w:lineRule="auto"/>
        <w:contextualSpacing/>
        <w:jc w:val="both"/>
        <w:rPr>
          <w:rFonts w:cs="Calibri"/>
          <w:lang w:val="es-ES"/>
        </w:rPr>
      </w:pPr>
      <w:r w:rsidRPr="00A82D1E">
        <w:rPr>
          <w:rFonts w:cs="Calibri"/>
          <w:lang w:val="es-ES"/>
        </w:rPr>
        <w:t xml:space="preserve">Antes: Reflexión y Contextualización </w:t>
      </w:r>
    </w:p>
    <w:p w14:paraId="655E6B8B" w14:textId="77777777" w:rsidR="006310D5" w:rsidRPr="00A82D1E" w:rsidRDefault="006310D5" w:rsidP="00083D82">
      <w:pPr>
        <w:numPr>
          <w:ilvl w:val="0"/>
          <w:numId w:val="13"/>
        </w:numPr>
        <w:spacing w:after="0" w:line="240" w:lineRule="auto"/>
        <w:contextualSpacing/>
        <w:jc w:val="both"/>
        <w:rPr>
          <w:rFonts w:cs="Calibri"/>
          <w:lang w:val="es-ES"/>
        </w:rPr>
      </w:pPr>
      <w:r w:rsidRPr="00A82D1E">
        <w:rPr>
          <w:rFonts w:cs="Calibri"/>
          <w:lang w:val="es-ES"/>
        </w:rPr>
        <w:t xml:space="preserve">Durante: Apropiación </w:t>
      </w:r>
    </w:p>
    <w:p w14:paraId="72509CFE" w14:textId="77777777" w:rsidR="006310D5" w:rsidRPr="00A82D1E" w:rsidRDefault="006310D5" w:rsidP="00083D82">
      <w:pPr>
        <w:numPr>
          <w:ilvl w:val="0"/>
          <w:numId w:val="13"/>
        </w:numPr>
        <w:spacing w:after="0" w:line="240" w:lineRule="auto"/>
        <w:contextualSpacing/>
        <w:jc w:val="both"/>
        <w:rPr>
          <w:rFonts w:cs="Calibri"/>
          <w:lang w:val="es-ES"/>
        </w:rPr>
      </w:pPr>
      <w:r w:rsidRPr="00A82D1E">
        <w:rPr>
          <w:rFonts w:cs="Calibri"/>
          <w:lang w:val="es-ES"/>
        </w:rPr>
        <w:t>Después: Transferencia</w:t>
      </w:r>
    </w:p>
    <w:p w14:paraId="19A3B2E3" w14:textId="77777777" w:rsidR="006310D5" w:rsidRPr="00A82D1E" w:rsidRDefault="006310D5" w:rsidP="006310D5">
      <w:pPr>
        <w:spacing w:after="0" w:line="240" w:lineRule="auto"/>
        <w:jc w:val="both"/>
        <w:rPr>
          <w:rFonts w:cs="Calibri"/>
          <w:lang w:val="es-ES"/>
        </w:rPr>
      </w:pPr>
    </w:p>
    <w:p w14:paraId="3812769F" w14:textId="77777777" w:rsidR="006310D5" w:rsidRPr="00A82D1E" w:rsidRDefault="006310D5" w:rsidP="006310D5">
      <w:pPr>
        <w:spacing w:after="0" w:line="240" w:lineRule="auto"/>
        <w:jc w:val="both"/>
        <w:rPr>
          <w:rFonts w:cs="Calibri"/>
          <w:lang w:val="es-ES"/>
        </w:rPr>
      </w:pPr>
      <w:r w:rsidRPr="00A82D1E">
        <w:rPr>
          <w:rFonts w:cs="Calibri"/>
          <w:lang w:val="es-ES"/>
        </w:rPr>
        <w:t xml:space="preserve">Con las siguientes tareas desarrollaremos los contenidos relacionados con las </w:t>
      </w:r>
      <w:r w:rsidRPr="00A82D1E">
        <w:rPr>
          <w:rFonts w:cs="Calibri"/>
          <w:bCs/>
          <w:lang w:val="es-ES"/>
        </w:rPr>
        <w:t>TÉCNICAS DIDÁCTICAS</w:t>
      </w:r>
      <w:r w:rsidRPr="00A82D1E">
        <w:rPr>
          <w:rFonts w:cs="Calibri"/>
          <w:lang w:val="es-ES"/>
        </w:rPr>
        <w:t xml:space="preserve"> a aplicar en la ejecución de estos tres momentos:</w:t>
      </w:r>
    </w:p>
    <w:p w14:paraId="375D8888" w14:textId="77777777" w:rsidR="006310D5" w:rsidRPr="00A82D1E" w:rsidRDefault="006310D5" w:rsidP="00B16E2C">
      <w:pPr>
        <w:spacing w:after="0" w:line="240" w:lineRule="auto"/>
        <w:jc w:val="both"/>
        <w:rPr>
          <w:rFonts w:cs="Calibri"/>
          <w:lang w:val="es-ES"/>
        </w:rPr>
      </w:pPr>
    </w:p>
    <w:p w14:paraId="482998BB" w14:textId="7C970BD5" w:rsidR="00C50C03" w:rsidRPr="00A82D1E" w:rsidRDefault="006310D5" w:rsidP="00083D82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Calibri" w:hAnsi="Calibri" w:cs="Calibri"/>
        </w:rPr>
      </w:pPr>
      <w:r w:rsidRPr="00A82D1E">
        <w:rPr>
          <w:rFonts w:ascii="Calibri" w:hAnsi="Calibri" w:cs="Calibri"/>
          <w:b/>
          <w:bCs/>
          <w:lang w:val="es-ES"/>
        </w:rPr>
        <w:t>Observe el video denominado “</w:t>
      </w:r>
      <w:r w:rsidR="00C011FC" w:rsidRPr="00A82D1E">
        <w:rPr>
          <w:rFonts w:ascii="Calibri" w:hAnsi="Calibri" w:cs="Calibri"/>
          <w:b/>
          <w:bCs/>
          <w:lang w:val="es-ES"/>
        </w:rPr>
        <w:t>El Monje y la Nueva Tecnología</w:t>
      </w:r>
      <w:r w:rsidRPr="00A82D1E">
        <w:rPr>
          <w:rFonts w:ascii="Calibri" w:hAnsi="Calibri" w:cs="Calibri"/>
          <w:b/>
          <w:bCs/>
          <w:lang w:val="es-ES"/>
        </w:rPr>
        <w:t>”</w:t>
      </w:r>
      <w:r w:rsidRPr="00A82D1E">
        <w:rPr>
          <w:rFonts w:ascii="Calibri" w:hAnsi="Calibri" w:cs="Calibri"/>
          <w:lang w:val="es-ES"/>
        </w:rPr>
        <w:t xml:space="preserve"> que encuentra en el siguiente enlace: </w:t>
      </w:r>
      <w:hyperlink r:id="rId11" w:history="1">
        <w:r w:rsidR="00C50C03" w:rsidRPr="00A82D1E">
          <w:rPr>
            <w:rStyle w:val="Hipervnculo"/>
            <w:rFonts w:ascii="Calibri" w:hAnsi="Calibri" w:cs="Calibri"/>
            <w:color w:val="auto"/>
            <w:lang w:val="es-ES"/>
          </w:rPr>
          <w:t>https://www.youtube.com/watch?v=21lZbqTRVFg</w:t>
        </w:r>
      </w:hyperlink>
      <w:r w:rsidR="00A03A60" w:rsidRPr="00A82D1E">
        <w:rPr>
          <w:rFonts w:ascii="Calibri" w:hAnsi="Calibri" w:cs="Calibri"/>
          <w:lang w:val="es-ES"/>
        </w:rPr>
        <w:t xml:space="preserve"> y </w:t>
      </w:r>
      <w:r w:rsidR="00A03A60" w:rsidRPr="00A82D1E">
        <w:rPr>
          <w:rFonts w:ascii="Calibri" w:hAnsi="Calibri" w:cs="Calibri"/>
          <w:b/>
          <w:bCs/>
          <w:lang w:val="es-ES"/>
        </w:rPr>
        <w:t xml:space="preserve">genere un proceso de reflexión </w:t>
      </w:r>
      <w:r w:rsidR="00A03A60" w:rsidRPr="00A82D1E">
        <w:rPr>
          <w:rFonts w:ascii="Calibri" w:hAnsi="Calibri" w:cs="Calibri"/>
          <w:b/>
          <w:bCs/>
          <w:lang w:val="es-ES"/>
        </w:rPr>
        <w:lastRenderedPageBreak/>
        <w:t xml:space="preserve">con respecto al contenido de </w:t>
      </w:r>
      <w:r w:rsidR="004C5771" w:rsidRPr="00A82D1E">
        <w:rPr>
          <w:rFonts w:ascii="Calibri" w:hAnsi="Calibri" w:cs="Calibri"/>
          <w:b/>
          <w:bCs/>
          <w:lang w:val="es-ES"/>
        </w:rPr>
        <w:t>é</w:t>
      </w:r>
      <w:r w:rsidR="00A03A60" w:rsidRPr="00A82D1E">
        <w:rPr>
          <w:rFonts w:ascii="Calibri" w:hAnsi="Calibri" w:cs="Calibri"/>
          <w:b/>
          <w:bCs/>
          <w:lang w:val="es-ES"/>
        </w:rPr>
        <w:t xml:space="preserve">ste en relación con </w:t>
      </w:r>
      <w:r w:rsidR="00C65EF9" w:rsidRPr="00A82D1E">
        <w:rPr>
          <w:rFonts w:ascii="Calibri" w:hAnsi="Calibri" w:cs="Calibri"/>
          <w:b/>
          <w:bCs/>
          <w:lang w:val="es-ES"/>
        </w:rPr>
        <w:t>el concepto de</w:t>
      </w:r>
      <w:r w:rsidR="00C65EF9" w:rsidRPr="00A82D1E">
        <w:rPr>
          <w:rFonts w:ascii="Calibri" w:hAnsi="Calibri" w:cs="Calibri"/>
          <w:lang w:val="es-ES"/>
        </w:rPr>
        <w:t xml:space="preserve"> </w:t>
      </w:r>
      <w:r w:rsidR="00D52952" w:rsidRPr="00A82D1E">
        <w:rPr>
          <w:rFonts w:ascii="Calibri" w:hAnsi="Calibri" w:cs="Calibri"/>
          <w:b/>
          <w:bCs/>
          <w:lang w:val="es-ES"/>
        </w:rPr>
        <w:t>Estilos de Aprendizaje</w:t>
      </w:r>
      <w:r w:rsidR="00D52952" w:rsidRPr="00A82D1E">
        <w:rPr>
          <w:rFonts w:ascii="Calibri" w:hAnsi="Calibri" w:cs="Calibri"/>
          <w:lang w:val="es-ES"/>
        </w:rPr>
        <w:t xml:space="preserve"> </w:t>
      </w:r>
      <w:r w:rsidR="00C65EF9" w:rsidRPr="00A82D1E">
        <w:rPr>
          <w:rFonts w:ascii="Calibri" w:hAnsi="Calibri" w:cs="Calibri"/>
          <w:lang w:val="es-ES"/>
        </w:rPr>
        <w:t>que usted maneje</w:t>
      </w:r>
      <w:r w:rsidR="00455D69" w:rsidRPr="00A82D1E">
        <w:rPr>
          <w:rFonts w:ascii="Calibri" w:hAnsi="Calibri" w:cs="Calibri"/>
          <w:lang w:val="es-ES"/>
        </w:rPr>
        <w:t xml:space="preserve">, </w:t>
      </w:r>
      <w:r w:rsidR="00455D69" w:rsidRPr="00A82D1E">
        <w:rPr>
          <w:rFonts w:ascii="Calibri" w:hAnsi="Calibri" w:cs="Calibri"/>
          <w:b/>
          <w:bCs/>
          <w:lang w:val="es-ES"/>
        </w:rPr>
        <w:t xml:space="preserve">registre su reflexión en el enlace de </w:t>
      </w:r>
      <w:proofErr w:type="spellStart"/>
      <w:r w:rsidR="00455D69" w:rsidRPr="00A82D1E">
        <w:rPr>
          <w:rFonts w:ascii="Calibri" w:hAnsi="Calibri" w:cs="Calibri"/>
          <w:b/>
          <w:bCs/>
          <w:lang w:val="es-ES"/>
        </w:rPr>
        <w:t>Jamboard</w:t>
      </w:r>
      <w:proofErr w:type="spellEnd"/>
      <w:r w:rsidR="00455D69" w:rsidRPr="00A82D1E">
        <w:rPr>
          <w:rFonts w:ascii="Calibri" w:hAnsi="Calibri" w:cs="Calibri"/>
          <w:lang w:val="es-ES"/>
        </w:rPr>
        <w:t xml:space="preserve"> suministrado por el instructor</w:t>
      </w:r>
      <w:r w:rsidR="004C5771" w:rsidRPr="00A82D1E">
        <w:rPr>
          <w:rFonts w:ascii="Calibri" w:hAnsi="Calibri" w:cs="Calibri"/>
          <w:lang w:val="es-ES"/>
        </w:rPr>
        <w:t>.</w:t>
      </w:r>
    </w:p>
    <w:p w14:paraId="26CF97F5" w14:textId="77777777" w:rsidR="00C50C03" w:rsidRPr="00A82D1E" w:rsidRDefault="00C50C03" w:rsidP="00C50C03">
      <w:pPr>
        <w:pStyle w:val="Prrafodelista"/>
        <w:spacing w:after="0" w:line="240" w:lineRule="auto"/>
        <w:ind w:left="360"/>
        <w:jc w:val="both"/>
        <w:rPr>
          <w:rFonts w:ascii="Calibri" w:hAnsi="Calibri" w:cs="Calibri"/>
        </w:rPr>
      </w:pPr>
    </w:p>
    <w:p w14:paraId="02331048" w14:textId="2BC8E296" w:rsidR="006310D5" w:rsidRPr="00A82D1E" w:rsidRDefault="00C50C03" w:rsidP="00083D82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A82D1E">
        <w:rPr>
          <w:rFonts w:ascii="Calibri" w:hAnsi="Calibri" w:cs="Calibri"/>
          <w:b/>
          <w:bCs/>
          <w:color w:val="000000"/>
        </w:rPr>
        <w:t xml:space="preserve">Descargue el documento denominado </w:t>
      </w:r>
      <w:r w:rsidR="006310D5" w:rsidRPr="00A82D1E">
        <w:rPr>
          <w:rFonts w:ascii="Calibri" w:hAnsi="Calibri" w:cs="Calibri"/>
          <w:b/>
          <w:bCs/>
          <w:color w:val="000000"/>
        </w:rPr>
        <w:t>“Presentación Actividades de Capacitación”</w:t>
      </w:r>
      <w:r w:rsidR="00F46C69" w:rsidRPr="00A82D1E">
        <w:rPr>
          <w:rFonts w:ascii="Calibri" w:hAnsi="Calibri" w:cs="Calibri"/>
          <w:lang w:val="es-ES"/>
        </w:rPr>
        <w:t xml:space="preserve"> que ubica en la carpeta de contenido Material de Apoyo </w:t>
      </w:r>
      <w:r w:rsidRPr="00A82D1E">
        <w:rPr>
          <w:rFonts w:ascii="Calibri" w:hAnsi="Calibri" w:cs="Calibri"/>
          <w:lang w:val="es-ES"/>
        </w:rPr>
        <w:t>– Actividad</w:t>
      </w:r>
      <w:r w:rsidR="004C5771" w:rsidRPr="00A82D1E">
        <w:rPr>
          <w:rFonts w:ascii="Calibri" w:hAnsi="Calibri" w:cs="Calibri"/>
          <w:lang w:val="es-ES"/>
        </w:rPr>
        <w:t>es</w:t>
      </w:r>
      <w:r w:rsidRPr="00A82D1E">
        <w:rPr>
          <w:rFonts w:ascii="Calibri" w:hAnsi="Calibri" w:cs="Calibri"/>
          <w:lang w:val="es-ES"/>
        </w:rPr>
        <w:t xml:space="preserve"> de Apropiación</w:t>
      </w:r>
      <w:r w:rsidR="004C5771" w:rsidRPr="00A82D1E">
        <w:rPr>
          <w:rFonts w:ascii="Calibri" w:hAnsi="Calibri" w:cs="Calibri"/>
          <w:lang w:val="es-ES"/>
        </w:rPr>
        <w:t xml:space="preserve"> – Actividad de Apropiación</w:t>
      </w:r>
      <w:r w:rsidRPr="00A82D1E">
        <w:rPr>
          <w:rFonts w:ascii="Calibri" w:hAnsi="Calibri" w:cs="Calibri"/>
          <w:lang w:val="es-ES"/>
        </w:rPr>
        <w:t xml:space="preserve"> N°3 - </w:t>
      </w:r>
      <w:r w:rsidR="00F46C69" w:rsidRPr="00A82D1E">
        <w:rPr>
          <w:rFonts w:ascii="Calibri" w:hAnsi="Calibri" w:cs="Calibri"/>
          <w:lang w:val="es-ES"/>
        </w:rPr>
        <w:t>r</w:t>
      </w:r>
      <w:proofErr w:type="spellStart"/>
      <w:r w:rsidR="00F46C69" w:rsidRPr="00A82D1E">
        <w:rPr>
          <w:rFonts w:ascii="Calibri" w:hAnsi="Calibri" w:cs="Calibri"/>
        </w:rPr>
        <w:t>egistrada</w:t>
      </w:r>
      <w:proofErr w:type="spellEnd"/>
      <w:r w:rsidR="00F46C69" w:rsidRPr="00A82D1E">
        <w:rPr>
          <w:rFonts w:ascii="Calibri" w:hAnsi="Calibri" w:cs="Calibri"/>
        </w:rPr>
        <w:t xml:space="preserve"> en la plataforma Territorium correspondiente al componente de </w:t>
      </w:r>
      <w:r w:rsidR="004C5771" w:rsidRPr="00A82D1E">
        <w:rPr>
          <w:rFonts w:ascii="Calibri" w:hAnsi="Calibri" w:cs="Calibri"/>
        </w:rPr>
        <w:t>Comunicación</w:t>
      </w:r>
      <w:r w:rsidR="006310D5" w:rsidRPr="00A82D1E">
        <w:rPr>
          <w:rFonts w:ascii="Calibri" w:hAnsi="Calibri" w:cs="Calibri"/>
          <w:color w:val="000000"/>
        </w:rPr>
        <w:t xml:space="preserve"> y </w:t>
      </w:r>
      <w:r w:rsidR="006310D5" w:rsidRPr="00A82D1E">
        <w:rPr>
          <w:rFonts w:ascii="Calibri" w:hAnsi="Calibri" w:cs="Calibri"/>
          <w:b/>
          <w:bCs/>
          <w:color w:val="000000"/>
        </w:rPr>
        <w:t>desarrolle un ejercicio de lectura en lo que corresponde a Técnicas de Capacitación</w:t>
      </w:r>
      <w:r w:rsidR="006310D5" w:rsidRPr="00A82D1E">
        <w:rPr>
          <w:rFonts w:ascii="Calibri" w:hAnsi="Calibri" w:cs="Calibri"/>
          <w:color w:val="000000"/>
        </w:rPr>
        <w:t xml:space="preserve">; así mismo realice un ejercicio de lectura de los diferentes documentos denominados “Técnicas de capacitación 1, 2 y 3” </w:t>
      </w:r>
      <w:r w:rsidR="00F46C69" w:rsidRPr="00A82D1E">
        <w:rPr>
          <w:rFonts w:ascii="Calibri" w:hAnsi="Calibri" w:cs="Calibri"/>
          <w:color w:val="000000"/>
        </w:rPr>
        <w:t>ubicados en la misma carpeta de contenido</w:t>
      </w:r>
      <w:r w:rsidR="006310D5" w:rsidRPr="00A82D1E">
        <w:rPr>
          <w:rFonts w:ascii="Calibri" w:hAnsi="Calibri" w:cs="Calibri"/>
          <w:color w:val="000000"/>
        </w:rPr>
        <w:t xml:space="preserve">, </w:t>
      </w:r>
      <w:r w:rsidR="00F46C69" w:rsidRPr="00A82D1E">
        <w:rPr>
          <w:rFonts w:ascii="Calibri" w:hAnsi="Calibri" w:cs="Calibri"/>
          <w:color w:val="000000"/>
        </w:rPr>
        <w:t>y de la inf</w:t>
      </w:r>
      <w:r w:rsidR="006310D5" w:rsidRPr="00A82D1E">
        <w:rPr>
          <w:rFonts w:ascii="Calibri" w:hAnsi="Calibri" w:cs="Calibri"/>
          <w:color w:val="000000"/>
        </w:rPr>
        <w:t xml:space="preserve">ormación que ubica en el siguiente enlace: </w:t>
      </w:r>
      <w:hyperlink r:id="rId12" w:history="1">
        <w:r w:rsidR="006310D5" w:rsidRPr="00A82D1E">
          <w:rPr>
            <w:rFonts w:ascii="Calibri" w:hAnsi="Calibri" w:cs="Calibri"/>
            <w:u w:val="single"/>
          </w:rPr>
          <w:t>https://learninglegendario.com/herramientas-aprendizaje-tecnicas-formacion/</w:t>
        </w:r>
      </w:hyperlink>
      <w:r w:rsidR="006310D5" w:rsidRPr="00A82D1E">
        <w:rPr>
          <w:rFonts w:ascii="Calibri" w:hAnsi="Calibri" w:cs="Calibri"/>
          <w:b/>
          <w:bCs/>
          <w:color w:val="000000"/>
        </w:rPr>
        <w:t xml:space="preserve"> </w:t>
      </w:r>
      <w:r w:rsidR="006310D5" w:rsidRPr="00A82D1E">
        <w:rPr>
          <w:rFonts w:ascii="Calibri" w:hAnsi="Calibri" w:cs="Calibri"/>
          <w:color w:val="000000"/>
        </w:rPr>
        <w:t xml:space="preserve"> </w:t>
      </w:r>
    </w:p>
    <w:p w14:paraId="54A96C62" w14:textId="668256F6" w:rsidR="00295825" w:rsidRPr="00A82D1E" w:rsidRDefault="00295825" w:rsidP="00295825">
      <w:pPr>
        <w:spacing w:after="0" w:line="240" w:lineRule="auto"/>
        <w:jc w:val="both"/>
        <w:rPr>
          <w:rFonts w:cs="Calibri"/>
          <w:color w:val="000000"/>
        </w:rPr>
      </w:pPr>
    </w:p>
    <w:p w14:paraId="314F13A1" w14:textId="77777777" w:rsidR="00295825" w:rsidRPr="00A82D1E" w:rsidRDefault="00295825" w:rsidP="00295825">
      <w:pPr>
        <w:spacing w:after="0" w:line="240" w:lineRule="auto"/>
        <w:jc w:val="both"/>
        <w:rPr>
          <w:rFonts w:cs="Calibri"/>
          <w:color w:val="000000"/>
        </w:rPr>
      </w:pPr>
    </w:p>
    <w:p w14:paraId="7C044FB0" w14:textId="77777777" w:rsidR="006310D5" w:rsidRPr="00A82D1E" w:rsidRDefault="006310D5" w:rsidP="006310D5">
      <w:pPr>
        <w:spacing w:after="0" w:line="240" w:lineRule="auto"/>
        <w:ind w:left="360"/>
        <w:contextualSpacing/>
        <w:jc w:val="both"/>
        <w:rPr>
          <w:rFonts w:cs="Calibri"/>
          <w:color w:val="000000"/>
        </w:rPr>
      </w:pPr>
    </w:p>
    <w:p w14:paraId="4C721DF8" w14:textId="4DA54A1F" w:rsidR="006310D5" w:rsidRPr="00A82D1E" w:rsidRDefault="004C5771" w:rsidP="004C5771">
      <w:pPr>
        <w:spacing w:after="0" w:line="240" w:lineRule="auto"/>
        <w:ind w:left="360"/>
        <w:contextualSpacing/>
        <w:jc w:val="both"/>
        <w:rPr>
          <w:rFonts w:cs="Calibri"/>
          <w:b/>
        </w:rPr>
      </w:pPr>
      <w:r w:rsidRPr="00A82D1E">
        <w:rPr>
          <w:rFonts w:cs="Calibri"/>
        </w:rPr>
        <w:t>Estos</w:t>
      </w:r>
      <w:r w:rsidR="006310D5" w:rsidRPr="00A82D1E">
        <w:rPr>
          <w:rFonts w:cs="Calibri"/>
        </w:rPr>
        <w:t xml:space="preserve"> documentos y el enlace </w:t>
      </w:r>
      <w:proofErr w:type="gramStart"/>
      <w:r w:rsidR="006310D5" w:rsidRPr="00A82D1E">
        <w:rPr>
          <w:rFonts w:cs="Calibri"/>
        </w:rPr>
        <w:t>le</w:t>
      </w:r>
      <w:proofErr w:type="gramEnd"/>
      <w:r w:rsidR="006310D5" w:rsidRPr="00A82D1E">
        <w:rPr>
          <w:rFonts w:cs="Calibri"/>
        </w:rPr>
        <w:t xml:space="preserve"> suministran información </w:t>
      </w:r>
      <w:r w:rsidRPr="00A82D1E">
        <w:rPr>
          <w:rFonts w:cs="Calibri"/>
        </w:rPr>
        <w:t xml:space="preserve">correspondiente a </w:t>
      </w:r>
      <w:r w:rsidR="006310D5" w:rsidRPr="00A82D1E">
        <w:rPr>
          <w:rFonts w:cs="Calibri"/>
        </w:rPr>
        <w:t>múltiples técnicas didácticas.</w:t>
      </w:r>
    </w:p>
    <w:p w14:paraId="50F4922D" w14:textId="77777777" w:rsidR="006310D5" w:rsidRPr="00F46C69" w:rsidRDefault="006310D5" w:rsidP="006310D5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</w:rPr>
      </w:pPr>
    </w:p>
    <w:p w14:paraId="5198B571" w14:textId="3FBF1D31" w:rsidR="006310D5" w:rsidRPr="00A82D1E" w:rsidRDefault="006310D5" w:rsidP="00083D82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Calibri" w:hAnsi="Calibri" w:cs="Calibri"/>
        </w:rPr>
      </w:pPr>
      <w:r w:rsidRPr="00A82D1E">
        <w:rPr>
          <w:rFonts w:ascii="Calibri" w:hAnsi="Calibri" w:cs="Calibri"/>
        </w:rPr>
        <w:t xml:space="preserve">Del material anterior, </w:t>
      </w:r>
      <w:r w:rsidRPr="00A82D1E">
        <w:rPr>
          <w:rFonts w:ascii="Calibri" w:hAnsi="Calibri" w:cs="Calibri"/>
          <w:b/>
          <w:bCs/>
        </w:rPr>
        <w:t xml:space="preserve">elija </w:t>
      </w:r>
      <w:r w:rsidR="004C5771" w:rsidRPr="00A82D1E">
        <w:rPr>
          <w:rFonts w:ascii="Calibri" w:hAnsi="Calibri" w:cs="Calibri"/>
          <w:b/>
          <w:bCs/>
        </w:rPr>
        <w:t>3</w:t>
      </w:r>
      <w:r w:rsidRPr="00A82D1E">
        <w:rPr>
          <w:rFonts w:ascii="Calibri" w:hAnsi="Calibri" w:cs="Calibri"/>
          <w:b/>
          <w:bCs/>
        </w:rPr>
        <w:t xml:space="preserve"> técnicas didácticas diferentes</w:t>
      </w:r>
      <w:r w:rsidRPr="00A82D1E">
        <w:rPr>
          <w:rFonts w:ascii="Calibri" w:hAnsi="Calibri" w:cs="Calibri"/>
        </w:rPr>
        <w:t xml:space="preserve"> </w:t>
      </w:r>
      <w:r w:rsidRPr="00A82D1E">
        <w:rPr>
          <w:rFonts w:ascii="Calibri" w:hAnsi="Calibri" w:cs="Calibri"/>
          <w:b/>
          <w:bCs/>
        </w:rPr>
        <w:t>que puedan ser implementadas en la ejecución de los diferentes momentos que se ejecutan en función de una actividad de capacitación</w:t>
      </w:r>
      <w:r w:rsidRPr="00A82D1E">
        <w:rPr>
          <w:rFonts w:ascii="Calibri" w:hAnsi="Calibri" w:cs="Calibri"/>
        </w:rPr>
        <w:t xml:space="preserve"> (Antes: reflexión y Contextualización, Durante: apropiación, Después: transferencia). Para el desarrollo de esta tarea diligencie la siguiente plantilla (tenga en cuenta el ejemplo suministrado):</w:t>
      </w:r>
    </w:p>
    <w:p w14:paraId="21CFA73C" w14:textId="61F71A41" w:rsidR="00054C2E" w:rsidRPr="00A82D1E" w:rsidRDefault="00054C2E" w:rsidP="00054C2E">
      <w:pPr>
        <w:spacing w:after="0" w:line="240" w:lineRule="auto"/>
        <w:jc w:val="both"/>
        <w:rPr>
          <w:rFonts w:cs="Calibri"/>
          <w:sz w:val="24"/>
          <w:szCs w:val="24"/>
        </w:rPr>
      </w:pPr>
    </w:p>
    <w:tbl>
      <w:tblPr>
        <w:tblStyle w:val="Tablaconcuadrcula1"/>
        <w:tblW w:w="0" w:type="auto"/>
        <w:tblInd w:w="360" w:type="dxa"/>
        <w:tblLook w:val="04A0" w:firstRow="1" w:lastRow="0" w:firstColumn="1" w:lastColumn="0" w:noHBand="0" w:noVBand="1"/>
      </w:tblPr>
      <w:tblGrid>
        <w:gridCol w:w="1722"/>
        <w:gridCol w:w="1818"/>
        <w:gridCol w:w="1663"/>
        <w:gridCol w:w="3265"/>
      </w:tblGrid>
      <w:tr w:rsidR="006310D5" w:rsidRPr="004C29A6" w14:paraId="2D3DBB1B" w14:textId="77777777" w:rsidTr="00295825">
        <w:tc>
          <w:tcPr>
            <w:tcW w:w="1722" w:type="dxa"/>
            <w:shd w:val="clear" w:color="auto" w:fill="BFBFBF"/>
          </w:tcPr>
          <w:p w14:paraId="3CE9A276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6A0A6AA5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C29A6">
              <w:rPr>
                <w:rFonts w:ascii="Calibri" w:hAnsi="Calibri" w:cs="Calibri"/>
                <w:b/>
                <w:sz w:val="18"/>
                <w:szCs w:val="18"/>
              </w:rPr>
              <w:t>Técnica</w:t>
            </w:r>
          </w:p>
        </w:tc>
        <w:tc>
          <w:tcPr>
            <w:tcW w:w="1818" w:type="dxa"/>
            <w:shd w:val="clear" w:color="auto" w:fill="BFBFBF"/>
          </w:tcPr>
          <w:p w14:paraId="2CAA3DB8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1A0E8666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C29A6">
              <w:rPr>
                <w:rFonts w:ascii="Calibri" w:hAnsi="Calibri" w:cs="Calibri"/>
                <w:b/>
                <w:sz w:val="18"/>
                <w:szCs w:val="18"/>
              </w:rPr>
              <w:t>Objetivo</w:t>
            </w:r>
          </w:p>
        </w:tc>
        <w:tc>
          <w:tcPr>
            <w:tcW w:w="1663" w:type="dxa"/>
            <w:shd w:val="clear" w:color="auto" w:fill="BFBFBF"/>
          </w:tcPr>
          <w:p w14:paraId="3A46C6A1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483EE495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C29A6">
              <w:rPr>
                <w:rFonts w:ascii="Calibri" w:hAnsi="Calibri" w:cs="Calibri"/>
                <w:b/>
                <w:sz w:val="18"/>
                <w:szCs w:val="18"/>
              </w:rPr>
              <w:t>Momento de la Capacitación</w:t>
            </w:r>
          </w:p>
        </w:tc>
        <w:tc>
          <w:tcPr>
            <w:tcW w:w="3265" w:type="dxa"/>
            <w:shd w:val="clear" w:color="auto" w:fill="BFBFBF"/>
          </w:tcPr>
          <w:p w14:paraId="2FD3F6A8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1AA4C4B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C29A6">
              <w:rPr>
                <w:rFonts w:ascii="Calibri" w:hAnsi="Calibri" w:cs="Calibri"/>
                <w:b/>
                <w:sz w:val="18"/>
                <w:szCs w:val="18"/>
              </w:rPr>
              <w:t>Justificación</w:t>
            </w:r>
          </w:p>
        </w:tc>
      </w:tr>
      <w:tr w:rsidR="006310D5" w:rsidRPr="004C29A6" w14:paraId="7D9E18E1" w14:textId="77777777" w:rsidTr="00295825">
        <w:tc>
          <w:tcPr>
            <w:tcW w:w="1722" w:type="dxa"/>
          </w:tcPr>
          <w:p w14:paraId="343FB6FA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41E57D2" w14:textId="09A2708C" w:rsidR="00054C2E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C29A6">
              <w:rPr>
                <w:rFonts w:ascii="Calibri" w:hAnsi="Calibri" w:cs="Calibri"/>
                <w:sz w:val="18"/>
                <w:szCs w:val="18"/>
              </w:rPr>
              <w:t>Organizador Gráfico Mapa Conceptual</w:t>
            </w:r>
          </w:p>
          <w:p w14:paraId="58D52320" w14:textId="77777777" w:rsidR="00054C2E" w:rsidRDefault="00054C2E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845FB1B" w14:textId="77777777" w:rsidR="00054C2E" w:rsidRDefault="00054C2E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B5B6931" w14:textId="03B16A41" w:rsidR="00054C2E" w:rsidRPr="004C29A6" w:rsidRDefault="00054C2E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18" w:type="dxa"/>
          </w:tcPr>
          <w:p w14:paraId="4CDF4482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C54028C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C29A6">
              <w:rPr>
                <w:rFonts w:ascii="Calibri" w:hAnsi="Calibri" w:cs="Calibri"/>
                <w:sz w:val="18"/>
                <w:szCs w:val="18"/>
              </w:rPr>
              <w:t>Desarrollar el contenido teórico de un tema</w:t>
            </w:r>
          </w:p>
        </w:tc>
        <w:tc>
          <w:tcPr>
            <w:tcW w:w="1663" w:type="dxa"/>
          </w:tcPr>
          <w:p w14:paraId="2DF28E1A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4D423BBC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C29A6">
              <w:rPr>
                <w:rFonts w:ascii="Calibri" w:hAnsi="Calibri" w:cs="Calibri"/>
                <w:b/>
                <w:sz w:val="18"/>
                <w:szCs w:val="18"/>
              </w:rPr>
              <w:t>Durante (Apropiación)</w:t>
            </w:r>
          </w:p>
        </w:tc>
        <w:tc>
          <w:tcPr>
            <w:tcW w:w="3265" w:type="dxa"/>
          </w:tcPr>
          <w:p w14:paraId="00FA6F4C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28C5B7A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C29A6">
              <w:rPr>
                <w:rFonts w:ascii="Calibri" w:hAnsi="Calibri" w:cs="Calibri"/>
                <w:sz w:val="18"/>
                <w:szCs w:val="18"/>
              </w:rPr>
              <w:t>Posibilita desarrollar con los asistentes a una capacitación el tema que se quiere abordar, y puede ser elaborado por los asistentes con el acompañamiento del expositor.</w:t>
            </w:r>
          </w:p>
        </w:tc>
      </w:tr>
      <w:tr w:rsidR="006310D5" w:rsidRPr="004C29A6" w14:paraId="4745F646" w14:textId="77777777" w:rsidTr="00295825">
        <w:tc>
          <w:tcPr>
            <w:tcW w:w="1722" w:type="dxa"/>
          </w:tcPr>
          <w:p w14:paraId="352D78F8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C86A2AE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C29A6">
              <w:rPr>
                <w:rFonts w:ascii="Calibri" w:hAnsi="Calibri" w:cs="Calibri"/>
                <w:sz w:val="18"/>
                <w:szCs w:val="18"/>
              </w:rPr>
              <w:t>El juego de la piraña</w:t>
            </w:r>
          </w:p>
        </w:tc>
        <w:tc>
          <w:tcPr>
            <w:tcW w:w="1818" w:type="dxa"/>
          </w:tcPr>
          <w:p w14:paraId="441BA5DB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3B6A8AF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C29A6">
              <w:rPr>
                <w:rFonts w:ascii="Calibri" w:hAnsi="Calibri" w:cs="Calibri"/>
                <w:sz w:val="18"/>
                <w:szCs w:val="18"/>
              </w:rPr>
              <w:t xml:space="preserve">Dar inicio y motivar una acción de capacitación </w:t>
            </w:r>
          </w:p>
        </w:tc>
        <w:tc>
          <w:tcPr>
            <w:tcW w:w="1663" w:type="dxa"/>
          </w:tcPr>
          <w:p w14:paraId="41723184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54E27D2D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C29A6">
              <w:rPr>
                <w:rFonts w:ascii="Calibri" w:hAnsi="Calibri" w:cs="Calibri"/>
                <w:b/>
                <w:sz w:val="18"/>
                <w:szCs w:val="18"/>
              </w:rPr>
              <w:t>Antes</w:t>
            </w:r>
          </w:p>
          <w:p w14:paraId="0FE91A97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C29A6">
              <w:rPr>
                <w:rFonts w:ascii="Calibri" w:hAnsi="Calibri" w:cs="Calibri"/>
                <w:b/>
                <w:sz w:val="18"/>
                <w:szCs w:val="18"/>
              </w:rPr>
              <w:t>(Reflexión)</w:t>
            </w:r>
          </w:p>
        </w:tc>
        <w:tc>
          <w:tcPr>
            <w:tcW w:w="3265" w:type="dxa"/>
          </w:tcPr>
          <w:p w14:paraId="7CADD444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3B5247F" w14:textId="3E0D1D58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C29A6">
              <w:rPr>
                <w:rFonts w:ascii="Calibri" w:hAnsi="Calibri" w:cs="Calibri"/>
                <w:sz w:val="18"/>
                <w:szCs w:val="18"/>
              </w:rPr>
              <w:t xml:space="preserve">Porque con esta actividad </w:t>
            </w:r>
            <w:r w:rsidR="00F46C69">
              <w:rPr>
                <w:rFonts w:ascii="Calibri" w:hAnsi="Calibri" w:cs="Calibri"/>
                <w:sz w:val="18"/>
                <w:szCs w:val="18"/>
              </w:rPr>
              <w:t>se activa</w:t>
            </w:r>
            <w:r w:rsidRPr="004C29A6">
              <w:rPr>
                <w:rFonts w:ascii="Calibri" w:hAnsi="Calibri" w:cs="Calibri"/>
                <w:sz w:val="18"/>
                <w:szCs w:val="18"/>
              </w:rPr>
              <w:t xml:space="preserve"> el estado de ánimo de los participantes</w:t>
            </w:r>
            <w:r w:rsidR="00F46C69">
              <w:rPr>
                <w:rFonts w:ascii="Calibri" w:hAnsi="Calibri" w:cs="Calibri"/>
                <w:sz w:val="18"/>
                <w:szCs w:val="18"/>
              </w:rPr>
              <w:t xml:space="preserve"> para dar inicio a una capacitación</w:t>
            </w:r>
            <w:r w:rsidRPr="004C29A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</w:tr>
      <w:tr w:rsidR="006310D5" w:rsidRPr="004C29A6" w14:paraId="4C0111B9" w14:textId="77777777" w:rsidTr="00295825">
        <w:tc>
          <w:tcPr>
            <w:tcW w:w="1722" w:type="dxa"/>
          </w:tcPr>
          <w:p w14:paraId="6205C8F9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12FBE7BB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C29A6">
              <w:rPr>
                <w:rFonts w:ascii="Calibri" w:hAnsi="Calibri" w:cs="Calibri"/>
                <w:sz w:val="18"/>
                <w:szCs w:val="18"/>
              </w:rPr>
              <w:t xml:space="preserve">Alcance la estrella </w:t>
            </w:r>
          </w:p>
        </w:tc>
        <w:tc>
          <w:tcPr>
            <w:tcW w:w="1818" w:type="dxa"/>
            <w:vMerge w:val="restart"/>
          </w:tcPr>
          <w:p w14:paraId="64F59A4B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D2D1347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C29A6">
              <w:rPr>
                <w:rFonts w:ascii="Calibri" w:hAnsi="Calibri" w:cs="Calibri"/>
                <w:sz w:val="18"/>
                <w:szCs w:val="18"/>
              </w:rPr>
              <w:t xml:space="preserve">Responder preguntas relacionadas con el tema objeto de la capacitación </w:t>
            </w:r>
          </w:p>
        </w:tc>
        <w:tc>
          <w:tcPr>
            <w:tcW w:w="1663" w:type="dxa"/>
          </w:tcPr>
          <w:p w14:paraId="05495114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68B82E46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C29A6">
              <w:rPr>
                <w:rFonts w:ascii="Calibri" w:hAnsi="Calibri" w:cs="Calibri"/>
                <w:b/>
                <w:sz w:val="18"/>
                <w:szCs w:val="18"/>
              </w:rPr>
              <w:t>Antes (Contextualización)</w:t>
            </w:r>
          </w:p>
        </w:tc>
        <w:tc>
          <w:tcPr>
            <w:tcW w:w="3265" w:type="dxa"/>
          </w:tcPr>
          <w:p w14:paraId="7CD4349A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3F2FDD7" w14:textId="20D674BA" w:rsidR="006310D5" w:rsidRPr="004C29A6" w:rsidRDefault="006310D5" w:rsidP="00F46C69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C29A6">
              <w:rPr>
                <w:rFonts w:ascii="Calibri" w:hAnsi="Calibri" w:cs="Calibri"/>
                <w:sz w:val="18"/>
                <w:szCs w:val="18"/>
              </w:rPr>
              <w:t xml:space="preserve">Esta técnica posibilita reconocer los saberes previos de los participantes </w:t>
            </w:r>
            <w:r w:rsidR="00F46C69">
              <w:rPr>
                <w:rFonts w:ascii="Calibri" w:hAnsi="Calibri" w:cs="Calibri"/>
                <w:sz w:val="18"/>
                <w:szCs w:val="18"/>
              </w:rPr>
              <w:t>con respecto al tema de capacitación a desarrollar</w:t>
            </w:r>
            <w:r w:rsidRPr="004C29A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</w:tr>
      <w:tr w:rsidR="006310D5" w:rsidRPr="004C29A6" w14:paraId="42309FD8" w14:textId="77777777" w:rsidTr="00295825">
        <w:tc>
          <w:tcPr>
            <w:tcW w:w="1722" w:type="dxa"/>
          </w:tcPr>
          <w:p w14:paraId="6011C058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40CDD84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C29A6">
              <w:rPr>
                <w:rFonts w:ascii="Calibri" w:hAnsi="Calibri" w:cs="Calibri"/>
                <w:sz w:val="18"/>
                <w:szCs w:val="18"/>
              </w:rPr>
              <w:t>Alcance la estrella</w:t>
            </w:r>
          </w:p>
        </w:tc>
        <w:tc>
          <w:tcPr>
            <w:tcW w:w="1818" w:type="dxa"/>
            <w:vMerge/>
          </w:tcPr>
          <w:p w14:paraId="1C9AD9DC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63" w:type="dxa"/>
          </w:tcPr>
          <w:p w14:paraId="7BA49CA4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51A49F8" w14:textId="77777777" w:rsidR="006310D5" w:rsidRPr="004C29A6" w:rsidRDefault="006310D5" w:rsidP="0081106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C29A6">
              <w:rPr>
                <w:rFonts w:ascii="Calibri" w:hAnsi="Calibri" w:cs="Calibri"/>
                <w:b/>
                <w:sz w:val="18"/>
                <w:szCs w:val="18"/>
              </w:rPr>
              <w:t>Después (Transferencia)</w:t>
            </w:r>
          </w:p>
        </w:tc>
        <w:tc>
          <w:tcPr>
            <w:tcW w:w="3265" w:type="dxa"/>
          </w:tcPr>
          <w:p w14:paraId="0C949BD1" w14:textId="77777777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C2A69FB" w14:textId="08BE2919" w:rsidR="006310D5" w:rsidRPr="004C29A6" w:rsidRDefault="006310D5" w:rsidP="0081106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C29A6">
              <w:rPr>
                <w:rFonts w:ascii="Calibri" w:hAnsi="Calibri" w:cs="Calibri"/>
                <w:sz w:val="18"/>
                <w:szCs w:val="18"/>
              </w:rPr>
              <w:t xml:space="preserve">Esta técnica posibilita evaluar </w:t>
            </w:r>
            <w:r w:rsidR="00F46C69">
              <w:rPr>
                <w:rFonts w:ascii="Calibri" w:hAnsi="Calibri" w:cs="Calibri"/>
                <w:sz w:val="18"/>
                <w:szCs w:val="18"/>
              </w:rPr>
              <w:t xml:space="preserve">a los participantes de una capacitación </w:t>
            </w:r>
            <w:r w:rsidRPr="004C29A6">
              <w:rPr>
                <w:rFonts w:ascii="Calibri" w:hAnsi="Calibri" w:cs="Calibri"/>
                <w:sz w:val="18"/>
                <w:szCs w:val="18"/>
              </w:rPr>
              <w:t>los contenidos desar</w:t>
            </w:r>
            <w:r w:rsidR="00F46C69">
              <w:rPr>
                <w:rFonts w:ascii="Calibri" w:hAnsi="Calibri" w:cs="Calibri"/>
                <w:sz w:val="18"/>
                <w:szCs w:val="18"/>
              </w:rPr>
              <w:t>rollados durante el desarrollo de la misma</w:t>
            </w:r>
            <w:r w:rsidRPr="004C29A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</w:tr>
    </w:tbl>
    <w:p w14:paraId="5E70FD41" w14:textId="77777777" w:rsidR="006310D5" w:rsidRPr="00054C2E" w:rsidRDefault="006310D5" w:rsidP="006310D5">
      <w:pPr>
        <w:spacing w:after="0" w:line="240" w:lineRule="auto"/>
        <w:ind w:left="360"/>
        <w:contextualSpacing/>
        <w:jc w:val="both"/>
        <w:rPr>
          <w:rFonts w:cs="Calibri"/>
          <w:b/>
          <w:i/>
          <w:color w:val="FF3399"/>
          <w:sz w:val="24"/>
          <w:szCs w:val="24"/>
        </w:rPr>
      </w:pPr>
    </w:p>
    <w:p w14:paraId="3B9E969A" w14:textId="72405335" w:rsidR="00672F11" w:rsidRPr="00A82D1E" w:rsidRDefault="00672F11" w:rsidP="00083D82">
      <w:pPr>
        <w:pStyle w:val="Prrafodelista"/>
        <w:numPr>
          <w:ilvl w:val="0"/>
          <w:numId w:val="21"/>
        </w:numPr>
        <w:spacing w:line="240" w:lineRule="atLeast"/>
        <w:jc w:val="both"/>
        <w:rPr>
          <w:rFonts w:ascii="Calibri" w:hAnsi="Calibri" w:cs="Calibri"/>
          <w:bCs/>
          <w:iCs/>
        </w:rPr>
      </w:pPr>
      <w:r w:rsidRPr="00A82D1E">
        <w:rPr>
          <w:rFonts w:ascii="Calibri" w:hAnsi="Calibri" w:cs="Calibri"/>
          <w:b/>
          <w:iCs/>
        </w:rPr>
        <w:t xml:space="preserve">Descargue el documento denominado “Recursos Didácticos” </w:t>
      </w:r>
      <w:r w:rsidRPr="00A82D1E">
        <w:rPr>
          <w:rFonts w:ascii="Calibri" w:hAnsi="Calibri" w:cs="Calibri"/>
          <w:lang w:val="es-ES"/>
        </w:rPr>
        <w:t xml:space="preserve">que ubica en la carpeta de contenido Material de Apoyo – Actividades de Apropiación – Actividad de Apropiación N°3 - </w:t>
      </w:r>
      <w:r w:rsidRPr="00A82D1E">
        <w:rPr>
          <w:rFonts w:ascii="Calibri" w:hAnsi="Calibri" w:cs="Calibri"/>
          <w:lang w:val="es-ES"/>
        </w:rPr>
        <w:lastRenderedPageBreak/>
        <w:t>r</w:t>
      </w:r>
      <w:proofErr w:type="spellStart"/>
      <w:r w:rsidRPr="00A82D1E">
        <w:rPr>
          <w:rFonts w:ascii="Calibri" w:hAnsi="Calibri" w:cs="Calibri"/>
        </w:rPr>
        <w:t>egistrada</w:t>
      </w:r>
      <w:proofErr w:type="spellEnd"/>
      <w:r w:rsidRPr="00A82D1E">
        <w:rPr>
          <w:rFonts w:ascii="Calibri" w:hAnsi="Calibri" w:cs="Calibri"/>
        </w:rPr>
        <w:t xml:space="preserve"> en la plataforma Territorium correspondiente al componente de Comunicación</w:t>
      </w:r>
      <w:r w:rsidRPr="00A82D1E">
        <w:rPr>
          <w:rFonts w:ascii="Calibri" w:hAnsi="Calibri" w:cs="Calibri"/>
          <w:color w:val="000000"/>
        </w:rPr>
        <w:t xml:space="preserve">, </w:t>
      </w:r>
      <w:r w:rsidRPr="00A82D1E">
        <w:rPr>
          <w:rFonts w:ascii="Calibri" w:hAnsi="Calibri" w:cs="Calibri"/>
          <w:b/>
          <w:bCs/>
          <w:color w:val="000000"/>
        </w:rPr>
        <w:t>desarrolle un ejercicio de lectura y en su cuaderno de trabajo elabore un mapa mental relacionando el contenido del mismo.</w:t>
      </w:r>
      <w:r w:rsidRPr="00A82D1E">
        <w:rPr>
          <w:rFonts w:ascii="Calibri" w:hAnsi="Calibri" w:cs="Calibri"/>
          <w:color w:val="000000"/>
        </w:rPr>
        <w:t xml:space="preserve"> Para reconocer la metodología de elaboración de un mapa mental acceda a los documentos denominados “Mapa Mental 1 y 2” que ubica en la misma carpeta de contenido.</w:t>
      </w:r>
    </w:p>
    <w:p w14:paraId="30510900" w14:textId="77777777" w:rsidR="00672F11" w:rsidRDefault="00672F11" w:rsidP="00672F11">
      <w:pPr>
        <w:pStyle w:val="Prrafodelista"/>
        <w:spacing w:line="240" w:lineRule="atLeast"/>
        <w:ind w:left="360"/>
        <w:jc w:val="both"/>
        <w:rPr>
          <w:rFonts w:ascii="Calibri" w:hAnsi="Calibri" w:cs="Calibri"/>
          <w:bCs/>
          <w:iCs/>
        </w:rPr>
      </w:pPr>
    </w:p>
    <w:p w14:paraId="242AF20F" w14:textId="73ED92D1" w:rsidR="006310D5" w:rsidRDefault="00672F11" w:rsidP="00083D82">
      <w:pPr>
        <w:pStyle w:val="Prrafodelista"/>
        <w:numPr>
          <w:ilvl w:val="0"/>
          <w:numId w:val="21"/>
        </w:numPr>
        <w:spacing w:line="240" w:lineRule="atLeast"/>
        <w:jc w:val="both"/>
        <w:rPr>
          <w:rFonts w:ascii="Calibri" w:hAnsi="Calibri" w:cs="Calibri"/>
          <w:bCs/>
          <w:iCs/>
        </w:rPr>
      </w:pPr>
      <w:r>
        <w:rPr>
          <w:rFonts w:ascii="Calibri" w:hAnsi="Calibri" w:cs="Calibri"/>
          <w:bCs/>
          <w:iCs/>
        </w:rPr>
        <w:t xml:space="preserve">De acuerdo con la información obtenida en el desarrollo de los puntos 4 y 5 </w:t>
      </w:r>
      <w:r w:rsidR="00054C2E" w:rsidRPr="00A82D1E">
        <w:rPr>
          <w:rFonts w:ascii="Calibri" w:hAnsi="Calibri" w:cs="Calibri"/>
          <w:b/>
          <w:iCs/>
        </w:rPr>
        <w:t>complete la información de la siguiente plantilla</w:t>
      </w:r>
      <w:r w:rsidRPr="00A82D1E">
        <w:rPr>
          <w:rFonts w:ascii="Calibri" w:hAnsi="Calibri" w:cs="Calibri"/>
          <w:b/>
          <w:iCs/>
        </w:rPr>
        <w:t xml:space="preserve"> identificando las diferentes técnicas didácticas y los recursos didácticos</w:t>
      </w:r>
      <w:r>
        <w:rPr>
          <w:rFonts w:ascii="Calibri" w:hAnsi="Calibri" w:cs="Calibri"/>
          <w:bCs/>
          <w:iCs/>
        </w:rPr>
        <w:t xml:space="preserve"> a emplear en la ejecución de actividades de capacitación cuyo objeto sea el desarrollo de los ejes temáticos propuestos</w:t>
      </w:r>
      <w:r w:rsidR="00054C2E">
        <w:rPr>
          <w:rFonts w:ascii="Calibri" w:hAnsi="Calibri" w:cs="Calibri"/>
          <w:bCs/>
          <w:iCs/>
        </w:rPr>
        <w:t>:</w:t>
      </w:r>
    </w:p>
    <w:p w14:paraId="7C265083" w14:textId="2FFDC75D" w:rsidR="00A82D1E" w:rsidRDefault="00A82D1E" w:rsidP="00A82D1E">
      <w:pPr>
        <w:spacing w:line="240" w:lineRule="atLeast"/>
        <w:jc w:val="both"/>
        <w:rPr>
          <w:rFonts w:cs="Calibri"/>
          <w:bCs/>
          <w:iCs/>
        </w:rPr>
      </w:pPr>
    </w:p>
    <w:p w14:paraId="35D6190C" w14:textId="718BA82A" w:rsidR="00A82D1E" w:rsidRDefault="00A82D1E" w:rsidP="00A82D1E">
      <w:pPr>
        <w:spacing w:line="240" w:lineRule="atLeast"/>
        <w:jc w:val="both"/>
        <w:rPr>
          <w:rFonts w:cs="Calibri"/>
          <w:bCs/>
          <w:iCs/>
        </w:rPr>
      </w:pPr>
    </w:p>
    <w:p w14:paraId="15BF460D" w14:textId="77777777" w:rsidR="00A82D1E" w:rsidRDefault="00A82D1E" w:rsidP="00A82D1E">
      <w:pPr>
        <w:spacing w:line="240" w:lineRule="atLeast"/>
        <w:jc w:val="both"/>
        <w:rPr>
          <w:rFonts w:cs="Calibri"/>
          <w:bCs/>
          <w:iCs/>
        </w:rPr>
      </w:pPr>
    </w:p>
    <w:p w14:paraId="5F9AEFA3" w14:textId="55E81DB9" w:rsidR="00054C2E" w:rsidRDefault="00054C2E" w:rsidP="00054C2E">
      <w:pPr>
        <w:pStyle w:val="Prrafodelista"/>
        <w:spacing w:line="240" w:lineRule="atLeast"/>
        <w:ind w:left="360"/>
        <w:jc w:val="both"/>
        <w:rPr>
          <w:rFonts w:ascii="Calibri" w:hAnsi="Calibri" w:cs="Calibri"/>
          <w:bCs/>
          <w:iCs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1433"/>
        <w:gridCol w:w="1699"/>
        <w:gridCol w:w="1606"/>
        <w:gridCol w:w="1701"/>
        <w:gridCol w:w="2029"/>
      </w:tblGrid>
      <w:tr w:rsidR="00054C2E" w14:paraId="0C69F29B" w14:textId="77777777" w:rsidTr="00A82D1E">
        <w:tc>
          <w:tcPr>
            <w:tcW w:w="1433" w:type="dxa"/>
            <w:shd w:val="clear" w:color="auto" w:fill="D9D9D9" w:themeFill="background1" w:themeFillShade="D9"/>
          </w:tcPr>
          <w:p w14:paraId="386C60B7" w14:textId="5DA2A5DB" w:rsidR="00054C2E" w:rsidRPr="00054C2E" w:rsidRDefault="00C23D56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Eje </w:t>
            </w:r>
            <w:proofErr w:type="spellStart"/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>Tematico</w:t>
            </w:r>
            <w:proofErr w:type="spellEnd"/>
          </w:p>
        </w:tc>
        <w:tc>
          <w:tcPr>
            <w:tcW w:w="1699" w:type="dxa"/>
            <w:shd w:val="clear" w:color="auto" w:fill="D9D9D9" w:themeFill="background1" w:themeFillShade="D9"/>
          </w:tcPr>
          <w:p w14:paraId="30C724F9" w14:textId="6070D2DB" w:rsidR="00054C2E" w:rsidRPr="00054C2E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054C2E">
              <w:rPr>
                <w:rFonts w:ascii="Calibri" w:hAnsi="Calibri" w:cs="Calibri"/>
                <w:b/>
                <w:iCs/>
                <w:sz w:val="20"/>
                <w:szCs w:val="20"/>
              </w:rPr>
              <w:t>Momentos</w:t>
            </w:r>
          </w:p>
        </w:tc>
        <w:tc>
          <w:tcPr>
            <w:tcW w:w="1606" w:type="dxa"/>
            <w:shd w:val="clear" w:color="auto" w:fill="D9D9D9" w:themeFill="background1" w:themeFillShade="D9"/>
          </w:tcPr>
          <w:p w14:paraId="62E22BC9" w14:textId="63561085" w:rsidR="00054C2E" w:rsidRPr="00054C2E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054C2E">
              <w:rPr>
                <w:rFonts w:ascii="Calibri" w:hAnsi="Calibri" w:cs="Calibri"/>
                <w:b/>
                <w:iCs/>
                <w:sz w:val="20"/>
                <w:szCs w:val="20"/>
              </w:rPr>
              <w:t>Técnica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9B6BB3A" w14:textId="6C4323C9" w:rsidR="00054C2E" w:rsidRPr="00054C2E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054C2E">
              <w:rPr>
                <w:rFonts w:ascii="Calibri" w:hAnsi="Calibri" w:cs="Calibri"/>
                <w:b/>
                <w:iCs/>
                <w:sz w:val="20"/>
                <w:szCs w:val="20"/>
              </w:rPr>
              <w:t>Justificación de la técnica</w:t>
            </w:r>
          </w:p>
        </w:tc>
        <w:tc>
          <w:tcPr>
            <w:tcW w:w="2029" w:type="dxa"/>
            <w:shd w:val="clear" w:color="auto" w:fill="D9D9D9" w:themeFill="background1" w:themeFillShade="D9"/>
          </w:tcPr>
          <w:p w14:paraId="1239678E" w14:textId="42FDD44C" w:rsidR="00054C2E" w:rsidRPr="00054C2E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054C2E">
              <w:rPr>
                <w:rFonts w:ascii="Calibri" w:hAnsi="Calibri" w:cs="Calibri"/>
                <w:b/>
                <w:iCs/>
                <w:sz w:val="20"/>
                <w:szCs w:val="20"/>
              </w:rPr>
              <w:t>Recursos didácticos</w:t>
            </w:r>
          </w:p>
        </w:tc>
      </w:tr>
      <w:tr w:rsidR="00054C2E" w14:paraId="6FF982F8" w14:textId="77777777" w:rsidTr="00933627">
        <w:tc>
          <w:tcPr>
            <w:tcW w:w="1433" w:type="dxa"/>
            <w:vMerge w:val="restart"/>
          </w:tcPr>
          <w:p w14:paraId="4F2A4461" w14:textId="77777777" w:rsidR="00054C2E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  <w:p w14:paraId="578CE379" w14:textId="77C4ACE8" w:rsidR="00054C2E" w:rsidRPr="00054C2E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054C2E">
              <w:rPr>
                <w:rFonts w:ascii="Calibri" w:hAnsi="Calibri" w:cs="Calibri"/>
                <w:b/>
                <w:iCs/>
                <w:sz w:val="20"/>
                <w:szCs w:val="20"/>
              </w:rPr>
              <w:t>Plataforma Estratégica</w:t>
            </w:r>
          </w:p>
        </w:tc>
        <w:tc>
          <w:tcPr>
            <w:tcW w:w="1699" w:type="dxa"/>
          </w:tcPr>
          <w:p w14:paraId="3C6E8ED4" w14:textId="77777777" w:rsidR="00054C2E" w:rsidRPr="00933627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  <w:p w14:paraId="52FF7784" w14:textId="5B71EBC3" w:rsidR="00054C2E" w:rsidRPr="00933627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933627">
              <w:rPr>
                <w:rFonts w:ascii="Calibri" w:hAnsi="Calibri" w:cs="Calibri"/>
                <w:b/>
                <w:iCs/>
                <w:sz w:val="20"/>
                <w:szCs w:val="20"/>
              </w:rPr>
              <w:t>Reflexión – Contextualización</w:t>
            </w:r>
          </w:p>
        </w:tc>
        <w:tc>
          <w:tcPr>
            <w:tcW w:w="1606" w:type="dxa"/>
          </w:tcPr>
          <w:p w14:paraId="06E6F3CC" w14:textId="77777777" w:rsidR="00054C2E" w:rsidRDefault="00054C2E" w:rsidP="00054C2E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  <w:p w14:paraId="2D98E5A3" w14:textId="65CD0FE0" w:rsidR="00933627" w:rsidRDefault="00933627" w:rsidP="00054C2E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1701" w:type="dxa"/>
          </w:tcPr>
          <w:p w14:paraId="5DAE5A28" w14:textId="77777777" w:rsidR="00054C2E" w:rsidRDefault="00054C2E" w:rsidP="00054C2E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2029" w:type="dxa"/>
          </w:tcPr>
          <w:p w14:paraId="04C5965D" w14:textId="77777777" w:rsidR="00054C2E" w:rsidRDefault="00054C2E" w:rsidP="00054C2E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</w:tr>
      <w:tr w:rsidR="00054C2E" w14:paraId="16701922" w14:textId="77777777" w:rsidTr="00933627">
        <w:tc>
          <w:tcPr>
            <w:tcW w:w="1433" w:type="dxa"/>
            <w:vMerge/>
          </w:tcPr>
          <w:p w14:paraId="522247E6" w14:textId="77777777" w:rsidR="00054C2E" w:rsidRPr="00054C2E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1A4A2BF6" w14:textId="77777777" w:rsidR="00054C2E" w:rsidRPr="00933627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  <w:p w14:paraId="082D1A4D" w14:textId="786A1F92" w:rsidR="00054C2E" w:rsidRPr="00933627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933627">
              <w:rPr>
                <w:rFonts w:ascii="Calibri" w:hAnsi="Calibri" w:cs="Calibri"/>
                <w:b/>
                <w:iCs/>
                <w:sz w:val="20"/>
                <w:szCs w:val="20"/>
              </w:rPr>
              <w:t>Apropiación</w:t>
            </w:r>
          </w:p>
        </w:tc>
        <w:tc>
          <w:tcPr>
            <w:tcW w:w="1606" w:type="dxa"/>
          </w:tcPr>
          <w:p w14:paraId="4556A3FC" w14:textId="77777777" w:rsidR="00054C2E" w:rsidRDefault="00054C2E" w:rsidP="00054C2E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1701" w:type="dxa"/>
          </w:tcPr>
          <w:p w14:paraId="27DDD43D" w14:textId="77777777" w:rsidR="00054C2E" w:rsidRDefault="00054C2E" w:rsidP="00054C2E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2029" w:type="dxa"/>
          </w:tcPr>
          <w:p w14:paraId="0423EBE6" w14:textId="77777777" w:rsidR="00054C2E" w:rsidRDefault="00054C2E" w:rsidP="00054C2E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</w:tr>
      <w:tr w:rsidR="00054C2E" w14:paraId="4EC42EBD" w14:textId="77777777" w:rsidTr="00933627">
        <w:tc>
          <w:tcPr>
            <w:tcW w:w="1433" w:type="dxa"/>
            <w:vMerge/>
          </w:tcPr>
          <w:p w14:paraId="6580D9EF" w14:textId="77777777" w:rsidR="00054C2E" w:rsidRPr="00054C2E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55692208" w14:textId="77777777" w:rsidR="00054C2E" w:rsidRPr="00933627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  <w:p w14:paraId="1B358297" w14:textId="2A854307" w:rsidR="00054C2E" w:rsidRPr="00933627" w:rsidRDefault="00054C2E" w:rsidP="00054C2E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933627">
              <w:rPr>
                <w:rFonts w:ascii="Calibri" w:hAnsi="Calibri" w:cs="Calibri"/>
                <w:b/>
                <w:iCs/>
                <w:sz w:val="20"/>
                <w:szCs w:val="20"/>
              </w:rPr>
              <w:t>Transferencia</w:t>
            </w:r>
          </w:p>
        </w:tc>
        <w:tc>
          <w:tcPr>
            <w:tcW w:w="1606" w:type="dxa"/>
          </w:tcPr>
          <w:p w14:paraId="6EDF8962" w14:textId="77777777" w:rsidR="00054C2E" w:rsidRDefault="00054C2E" w:rsidP="00054C2E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1701" w:type="dxa"/>
          </w:tcPr>
          <w:p w14:paraId="10A66D17" w14:textId="77777777" w:rsidR="00054C2E" w:rsidRDefault="00054C2E" w:rsidP="00054C2E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2029" w:type="dxa"/>
          </w:tcPr>
          <w:p w14:paraId="5BB3C1D4" w14:textId="77777777" w:rsidR="00054C2E" w:rsidRDefault="00054C2E" w:rsidP="00054C2E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</w:tr>
      <w:tr w:rsidR="00933627" w14:paraId="086FEDB3" w14:textId="77777777" w:rsidTr="00933627">
        <w:tc>
          <w:tcPr>
            <w:tcW w:w="1433" w:type="dxa"/>
            <w:vMerge w:val="restart"/>
          </w:tcPr>
          <w:p w14:paraId="1E711C6C" w14:textId="77777777" w:rsid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  <w:p w14:paraId="5741E5DF" w14:textId="238E2012" w:rsidR="00933627" w:rsidRPr="00054C2E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054C2E">
              <w:rPr>
                <w:rFonts w:ascii="Calibri" w:hAnsi="Calibri" w:cs="Calibri"/>
                <w:b/>
                <w:iCs/>
                <w:sz w:val="20"/>
                <w:szCs w:val="20"/>
              </w:rPr>
              <w:t>Actos inseguros</w:t>
            </w:r>
          </w:p>
        </w:tc>
        <w:tc>
          <w:tcPr>
            <w:tcW w:w="1699" w:type="dxa"/>
          </w:tcPr>
          <w:p w14:paraId="5D68C1D6" w14:textId="77777777" w:rsidR="00933627" w:rsidRP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  <w:p w14:paraId="161C745B" w14:textId="16E10E34" w:rsid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Cs/>
                <w:iCs/>
              </w:rPr>
            </w:pPr>
            <w:r w:rsidRPr="00933627">
              <w:rPr>
                <w:rFonts w:ascii="Calibri" w:hAnsi="Calibri" w:cs="Calibri"/>
                <w:b/>
                <w:iCs/>
                <w:sz w:val="20"/>
                <w:szCs w:val="20"/>
              </w:rPr>
              <w:t>Reflexión – Contextualización</w:t>
            </w:r>
          </w:p>
        </w:tc>
        <w:tc>
          <w:tcPr>
            <w:tcW w:w="1606" w:type="dxa"/>
          </w:tcPr>
          <w:p w14:paraId="5CA88074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1701" w:type="dxa"/>
          </w:tcPr>
          <w:p w14:paraId="4754C139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2029" w:type="dxa"/>
          </w:tcPr>
          <w:p w14:paraId="198594CE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</w:tr>
      <w:tr w:rsidR="00933627" w14:paraId="52324C6B" w14:textId="77777777" w:rsidTr="00933627">
        <w:tc>
          <w:tcPr>
            <w:tcW w:w="1433" w:type="dxa"/>
            <w:vMerge/>
          </w:tcPr>
          <w:p w14:paraId="48FEA772" w14:textId="77777777" w:rsidR="00933627" w:rsidRPr="00054C2E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52EAA41A" w14:textId="77777777" w:rsidR="00933627" w:rsidRP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  <w:p w14:paraId="6C6A9BD3" w14:textId="0EA650AA" w:rsid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Cs/>
                <w:iCs/>
              </w:rPr>
            </w:pPr>
            <w:r w:rsidRPr="00933627">
              <w:rPr>
                <w:rFonts w:ascii="Calibri" w:hAnsi="Calibri" w:cs="Calibri"/>
                <w:b/>
                <w:iCs/>
                <w:sz w:val="20"/>
                <w:szCs w:val="20"/>
              </w:rPr>
              <w:t>Apropiación</w:t>
            </w:r>
          </w:p>
        </w:tc>
        <w:tc>
          <w:tcPr>
            <w:tcW w:w="1606" w:type="dxa"/>
          </w:tcPr>
          <w:p w14:paraId="50E8DE92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1701" w:type="dxa"/>
          </w:tcPr>
          <w:p w14:paraId="10AF56B1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2029" w:type="dxa"/>
          </w:tcPr>
          <w:p w14:paraId="319D7B00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</w:tr>
      <w:tr w:rsidR="00933627" w14:paraId="02972558" w14:textId="77777777" w:rsidTr="00933627">
        <w:tc>
          <w:tcPr>
            <w:tcW w:w="1433" w:type="dxa"/>
            <w:vMerge/>
          </w:tcPr>
          <w:p w14:paraId="6EAA8334" w14:textId="77777777" w:rsidR="00933627" w:rsidRPr="00054C2E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1D714DB8" w14:textId="77777777" w:rsidR="00933627" w:rsidRP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  <w:p w14:paraId="1E78617F" w14:textId="1EBF5C05" w:rsid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Cs/>
                <w:iCs/>
              </w:rPr>
            </w:pPr>
            <w:r w:rsidRPr="00933627">
              <w:rPr>
                <w:rFonts w:ascii="Calibri" w:hAnsi="Calibri" w:cs="Calibri"/>
                <w:b/>
                <w:iCs/>
                <w:sz w:val="20"/>
                <w:szCs w:val="20"/>
              </w:rPr>
              <w:t>Transferencia</w:t>
            </w:r>
          </w:p>
        </w:tc>
        <w:tc>
          <w:tcPr>
            <w:tcW w:w="1606" w:type="dxa"/>
          </w:tcPr>
          <w:p w14:paraId="0B410581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1701" w:type="dxa"/>
          </w:tcPr>
          <w:p w14:paraId="587CDA76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2029" w:type="dxa"/>
          </w:tcPr>
          <w:p w14:paraId="48D5CE56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</w:tr>
      <w:tr w:rsidR="00933627" w14:paraId="25B281E5" w14:textId="77777777" w:rsidTr="00933627">
        <w:tc>
          <w:tcPr>
            <w:tcW w:w="1433" w:type="dxa"/>
            <w:vMerge w:val="restart"/>
          </w:tcPr>
          <w:p w14:paraId="0B3CE754" w14:textId="77777777" w:rsid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  <w:p w14:paraId="7B805E42" w14:textId="745C1274" w:rsidR="00933627" w:rsidRPr="00054C2E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054C2E">
              <w:rPr>
                <w:rFonts w:ascii="Calibri" w:hAnsi="Calibri" w:cs="Calibri"/>
                <w:b/>
                <w:iCs/>
                <w:sz w:val="20"/>
                <w:szCs w:val="20"/>
              </w:rPr>
              <w:t>Riesgos ambientales</w:t>
            </w:r>
          </w:p>
        </w:tc>
        <w:tc>
          <w:tcPr>
            <w:tcW w:w="1699" w:type="dxa"/>
          </w:tcPr>
          <w:p w14:paraId="73A6C4F4" w14:textId="77777777" w:rsidR="00933627" w:rsidRP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  <w:p w14:paraId="06ACFA26" w14:textId="5FDEBC4D" w:rsid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Cs/>
                <w:iCs/>
              </w:rPr>
            </w:pPr>
            <w:r w:rsidRPr="00933627">
              <w:rPr>
                <w:rFonts w:ascii="Calibri" w:hAnsi="Calibri" w:cs="Calibri"/>
                <w:b/>
                <w:iCs/>
                <w:sz w:val="20"/>
                <w:szCs w:val="20"/>
              </w:rPr>
              <w:t>Reflexión – Contextualización</w:t>
            </w:r>
          </w:p>
        </w:tc>
        <w:tc>
          <w:tcPr>
            <w:tcW w:w="1606" w:type="dxa"/>
          </w:tcPr>
          <w:p w14:paraId="35054B10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1701" w:type="dxa"/>
          </w:tcPr>
          <w:p w14:paraId="271D74B0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2029" w:type="dxa"/>
          </w:tcPr>
          <w:p w14:paraId="30124F8B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</w:tr>
      <w:tr w:rsidR="00933627" w14:paraId="065F00A4" w14:textId="77777777" w:rsidTr="00933627">
        <w:tc>
          <w:tcPr>
            <w:tcW w:w="1433" w:type="dxa"/>
            <w:vMerge/>
          </w:tcPr>
          <w:p w14:paraId="4625BF6F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1699" w:type="dxa"/>
          </w:tcPr>
          <w:p w14:paraId="7EEAB2F5" w14:textId="77777777" w:rsidR="00933627" w:rsidRP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  <w:p w14:paraId="312DEB61" w14:textId="0CE04ACE" w:rsid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Cs/>
                <w:iCs/>
              </w:rPr>
            </w:pPr>
            <w:r w:rsidRPr="00933627">
              <w:rPr>
                <w:rFonts w:ascii="Calibri" w:hAnsi="Calibri" w:cs="Calibri"/>
                <w:b/>
                <w:iCs/>
                <w:sz w:val="20"/>
                <w:szCs w:val="20"/>
              </w:rPr>
              <w:t>Apropiación</w:t>
            </w:r>
          </w:p>
        </w:tc>
        <w:tc>
          <w:tcPr>
            <w:tcW w:w="1606" w:type="dxa"/>
          </w:tcPr>
          <w:p w14:paraId="49ABAAD9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1701" w:type="dxa"/>
          </w:tcPr>
          <w:p w14:paraId="59C63307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2029" w:type="dxa"/>
          </w:tcPr>
          <w:p w14:paraId="23A07879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</w:tr>
      <w:tr w:rsidR="00933627" w14:paraId="70AA072F" w14:textId="77777777" w:rsidTr="00933627">
        <w:tc>
          <w:tcPr>
            <w:tcW w:w="1433" w:type="dxa"/>
            <w:vMerge/>
          </w:tcPr>
          <w:p w14:paraId="1E2E23E4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1699" w:type="dxa"/>
          </w:tcPr>
          <w:p w14:paraId="13A28699" w14:textId="77777777" w:rsidR="00933627" w:rsidRP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  <w:p w14:paraId="6B23A2F0" w14:textId="5D12532D" w:rsidR="00933627" w:rsidRDefault="00933627" w:rsidP="00933627">
            <w:pPr>
              <w:pStyle w:val="Prrafodelista"/>
              <w:spacing w:line="240" w:lineRule="atLeast"/>
              <w:ind w:left="0"/>
              <w:jc w:val="center"/>
              <w:rPr>
                <w:rFonts w:ascii="Calibri" w:hAnsi="Calibri" w:cs="Calibri"/>
                <w:bCs/>
                <w:iCs/>
              </w:rPr>
            </w:pPr>
            <w:r w:rsidRPr="00933627">
              <w:rPr>
                <w:rFonts w:ascii="Calibri" w:hAnsi="Calibri" w:cs="Calibri"/>
                <w:b/>
                <w:iCs/>
                <w:sz w:val="20"/>
                <w:szCs w:val="20"/>
              </w:rPr>
              <w:t>Transferencia</w:t>
            </w:r>
          </w:p>
        </w:tc>
        <w:tc>
          <w:tcPr>
            <w:tcW w:w="1606" w:type="dxa"/>
          </w:tcPr>
          <w:p w14:paraId="512ECB78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1701" w:type="dxa"/>
          </w:tcPr>
          <w:p w14:paraId="0B40A538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2029" w:type="dxa"/>
          </w:tcPr>
          <w:p w14:paraId="4A0F1B07" w14:textId="77777777" w:rsidR="00933627" w:rsidRDefault="00933627" w:rsidP="00933627">
            <w:pPr>
              <w:pStyle w:val="Prrafodelista"/>
              <w:spacing w:line="240" w:lineRule="atLeast"/>
              <w:ind w:left="0"/>
              <w:jc w:val="both"/>
              <w:rPr>
                <w:rFonts w:ascii="Calibri" w:hAnsi="Calibri" w:cs="Calibri"/>
                <w:bCs/>
                <w:iCs/>
              </w:rPr>
            </w:pPr>
          </w:p>
        </w:tc>
      </w:tr>
    </w:tbl>
    <w:p w14:paraId="44C9366C" w14:textId="77777777" w:rsidR="00054C2E" w:rsidRPr="00054C2E" w:rsidRDefault="00054C2E" w:rsidP="00054C2E">
      <w:pPr>
        <w:pStyle w:val="Prrafodelista"/>
        <w:spacing w:line="240" w:lineRule="atLeast"/>
        <w:ind w:left="360"/>
        <w:jc w:val="both"/>
        <w:rPr>
          <w:rFonts w:ascii="Calibri" w:hAnsi="Calibri" w:cs="Calibri"/>
          <w:bCs/>
          <w:iCs/>
        </w:rPr>
      </w:pPr>
    </w:p>
    <w:p w14:paraId="3A0742C1" w14:textId="6708DB1C" w:rsidR="00A975E4" w:rsidRDefault="006310D5" w:rsidP="006310D5">
      <w:pPr>
        <w:spacing w:line="240" w:lineRule="atLeast"/>
        <w:jc w:val="both"/>
        <w:rPr>
          <w:rFonts w:cs="Calibri"/>
          <w:b/>
        </w:rPr>
      </w:pPr>
      <w:r w:rsidRPr="00054C2E">
        <w:rPr>
          <w:rFonts w:cs="Calibri"/>
          <w:b/>
        </w:rPr>
        <w:t>Actividad</w:t>
      </w:r>
      <w:r w:rsidRPr="00ED564A">
        <w:rPr>
          <w:rFonts w:cs="Calibri"/>
          <w:b/>
        </w:rPr>
        <w:t xml:space="preserve"> N°4 </w:t>
      </w:r>
      <w:r>
        <w:rPr>
          <w:rFonts w:cs="Calibri"/>
          <w:b/>
        </w:rPr>
        <w:t>–</w:t>
      </w:r>
      <w:r w:rsidRPr="00ED564A">
        <w:rPr>
          <w:rFonts w:cs="Calibri"/>
          <w:b/>
        </w:rPr>
        <w:t xml:space="preserve"> </w:t>
      </w:r>
      <w:r w:rsidR="0098239F">
        <w:rPr>
          <w:rFonts w:cs="Calibri"/>
          <w:b/>
        </w:rPr>
        <w:t>Planeación de Actividades de Capacitación</w:t>
      </w:r>
    </w:p>
    <w:p w14:paraId="649F9885" w14:textId="3508BC1C" w:rsidR="00A975E4" w:rsidRPr="00A975E4" w:rsidRDefault="00A975E4" w:rsidP="006310D5">
      <w:pPr>
        <w:spacing w:line="240" w:lineRule="atLeast"/>
        <w:jc w:val="both"/>
        <w:rPr>
          <w:rFonts w:cs="Calibri"/>
          <w:bCs/>
        </w:rPr>
      </w:pPr>
      <w:r>
        <w:rPr>
          <w:rFonts w:cs="Calibri"/>
          <w:bCs/>
        </w:rPr>
        <w:t xml:space="preserve">En el desarrollo de esta actividad trabajaremos en conjunto los diferentes contenidos desarrollados hasta el momento y abordaremos lo correspondiente a los elementos requeridos para </w:t>
      </w:r>
      <w:proofErr w:type="gramStart"/>
      <w:r>
        <w:rPr>
          <w:rFonts w:cs="Calibri"/>
          <w:bCs/>
        </w:rPr>
        <w:t>generar  la</w:t>
      </w:r>
      <w:proofErr w:type="gramEnd"/>
      <w:r>
        <w:rPr>
          <w:rFonts w:cs="Calibri"/>
          <w:bCs/>
        </w:rPr>
        <w:t xml:space="preserve"> </w:t>
      </w:r>
      <w:proofErr w:type="spellStart"/>
      <w:r>
        <w:rPr>
          <w:rFonts w:cs="Calibri"/>
          <w:bCs/>
        </w:rPr>
        <w:t>planeción</w:t>
      </w:r>
      <w:proofErr w:type="spellEnd"/>
      <w:r>
        <w:rPr>
          <w:rFonts w:cs="Calibri"/>
          <w:bCs/>
        </w:rPr>
        <w:t xml:space="preserve"> propia de una actividad de capacitación:</w:t>
      </w:r>
    </w:p>
    <w:p w14:paraId="0C196D80" w14:textId="2D90ACC2" w:rsidR="00A975E4" w:rsidRPr="00A975E4" w:rsidRDefault="00A975E4" w:rsidP="00083D82">
      <w:pPr>
        <w:pStyle w:val="Prrafodelista"/>
        <w:numPr>
          <w:ilvl w:val="0"/>
          <w:numId w:val="22"/>
        </w:numPr>
        <w:spacing w:after="0" w:line="240" w:lineRule="auto"/>
        <w:ind w:left="360"/>
        <w:jc w:val="both"/>
        <w:rPr>
          <w:rFonts w:ascii="Calibri" w:hAnsi="Calibri" w:cs="Calibri"/>
          <w:lang w:val="es-ES"/>
        </w:rPr>
      </w:pPr>
      <w:r w:rsidRPr="00C03038">
        <w:rPr>
          <w:rFonts w:ascii="Calibri" w:hAnsi="Calibri" w:cs="Calibri"/>
          <w:b/>
          <w:bCs/>
          <w:lang w:val="es-ES"/>
        </w:rPr>
        <w:lastRenderedPageBreak/>
        <w:t>Descargue el archivo denominado “Matriz – Planeación de Actividades de Capacitación</w:t>
      </w:r>
      <w:proofErr w:type="gramStart"/>
      <w:r w:rsidRPr="00C03038">
        <w:rPr>
          <w:rFonts w:ascii="Calibri" w:hAnsi="Calibri" w:cs="Calibri"/>
          <w:b/>
          <w:bCs/>
          <w:lang w:val="es-ES"/>
        </w:rPr>
        <w:t>”</w:t>
      </w:r>
      <w:r w:rsidRPr="00A975E4">
        <w:rPr>
          <w:rFonts w:ascii="Calibri" w:hAnsi="Calibri" w:cs="Calibri"/>
          <w:lang w:val="es-ES"/>
        </w:rPr>
        <w:t xml:space="preserve">,  </w:t>
      </w:r>
      <w:r w:rsidRPr="00C03038">
        <w:rPr>
          <w:rFonts w:ascii="Calibri" w:hAnsi="Calibri" w:cs="Calibri"/>
          <w:b/>
          <w:bCs/>
          <w:lang w:val="es-ES"/>
        </w:rPr>
        <w:t>lea</w:t>
      </w:r>
      <w:proofErr w:type="gramEnd"/>
      <w:r w:rsidRPr="00C03038">
        <w:rPr>
          <w:rFonts w:ascii="Calibri" w:hAnsi="Calibri" w:cs="Calibri"/>
          <w:b/>
          <w:bCs/>
          <w:lang w:val="es-ES"/>
        </w:rPr>
        <w:t xml:space="preserve"> con detenimiento</w:t>
      </w:r>
      <w:r w:rsidRPr="00A975E4">
        <w:rPr>
          <w:rFonts w:ascii="Calibri" w:hAnsi="Calibri" w:cs="Calibri"/>
          <w:lang w:val="es-ES"/>
        </w:rPr>
        <w:t xml:space="preserve"> las orientaciones relacionadas con respecto a cada columna que conforma dicha matriz.</w:t>
      </w:r>
    </w:p>
    <w:p w14:paraId="468A8730" w14:textId="77777777" w:rsidR="00A975E4" w:rsidRPr="00A975E4" w:rsidRDefault="00A975E4" w:rsidP="00A975E4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lang w:val="es-ES"/>
        </w:rPr>
      </w:pPr>
    </w:p>
    <w:p w14:paraId="4B712569" w14:textId="6B2AF900" w:rsidR="00A975E4" w:rsidRDefault="00A975E4" w:rsidP="00083D82">
      <w:pPr>
        <w:pStyle w:val="Prrafodelista"/>
        <w:numPr>
          <w:ilvl w:val="0"/>
          <w:numId w:val="22"/>
        </w:numPr>
        <w:spacing w:after="0" w:line="240" w:lineRule="auto"/>
        <w:ind w:left="360"/>
        <w:jc w:val="both"/>
        <w:rPr>
          <w:rFonts w:ascii="Calibri" w:hAnsi="Calibri" w:cs="Calibri"/>
          <w:lang w:val="es-ES"/>
        </w:rPr>
      </w:pPr>
      <w:r w:rsidRPr="00A975E4">
        <w:rPr>
          <w:rFonts w:ascii="Calibri" w:hAnsi="Calibri" w:cs="Calibri"/>
          <w:lang w:val="es-ES"/>
        </w:rPr>
        <w:t xml:space="preserve">Retome la actividad desarrollada en la actividad </w:t>
      </w:r>
      <w:r>
        <w:rPr>
          <w:rFonts w:ascii="Calibri" w:hAnsi="Calibri" w:cs="Calibri"/>
          <w:lang w:val="es-ES"/>
        </w:rPr>
        <w:t xml:space="preserve">de apropiación </w:t>
      </w:r>
      <w:r w:rsidRPr="00A975E4">
        <w:rPr>
          <w:rFonts w:ascii="Calibri" w:hAnsi="Calibri" w:cs="Calibri"/>
          <w:lang w:val="es-ES"/>
        </w:rPr>
        <w:t xml:space="preserve">número </w:t>
      </w:r>
      <w:r>
        <w:rPr>
          <w:rFonts w:ascii="Calibri" w:hAnsi="Calibri" w:cs="Calibri"/>
          <w:lang w:val="es-ES"/>
        </w:rPr>
        <w:t>2</w:t>
      </w:r>
      <w:r w:rsidRPr="00A975E4">
        <w:rPr>
          <w:rFonts w:ascii="Calibri" w:hAnsi="Calibri" w:cs="Calibri"/>
          <w:lang w:val="es-ES"/>
        </w:rPr>
        <w:t xml:space="preserve">, y a partir del tema elegido </w:t>
      </w:r>
      <w:r w:rsidRPr="00A975E4">
        <w:rPr>
          <w:rFonts w:ascii="Calibri" w:hAnsi="Calibri" w:cs="Calibri"/>
          <w:b/>
          <w:bCs/>
          <w:lang w:val="es-ES"/>
        </w:rPr>
        <w:t>diligencie la plantilla propuesta en el numeral anterior</w:t>
      </w:r>
      <w:r>
        <w:rPr>
          <w:rFonts w:ascii="Calibri" w:hAnsi="Calibri" w:cs="Calibri"/>
          <w:lang w:val="es-ES"/>
        </w:rPr>
        <w:t xml:space="preserve"> (</w:t>
      </w:r>
      <w:r w:rsidRPr="00A975E4">
        <w:rPr>
          <w:rFonts w:ascii="Calibri" w:hAnsi="Calibri" w:cs="Calibri"/>
          <w:lang w:val="es-ES"/>
        </w:rPr>
        <w:t>Presentación Matriz – Planeación de Actividades de Capacitación</w:t>
      </w:r>
      <w:r>
        <w:rPr>
          <w:rFonts w:ascii="Calibri" w:hAnsi="Calibri" w:cs="Calibri"/>
          <w:lang w:val="es-ES"/>
        </w:rPr>
        <w:t>).</w:t>
      </w:r>
    </w:p>
    <w:p w14:paraId="6A9F52F5" w14:textId="77777777" w:rsidR="00A975E4" w:rsidRDefault="00A975E4" w:rsidP="00A975E4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lang w:val="es-ES"/>
        </w:rPr>
      </w:pPr>
    </w:p>
    <w:p w14:paraId="7A2E7D61" w14:textId="29BD1C6D" w:rsidR="00A975E4" w:rsidRDefault="00A975E4" w:rsidP="00083D82">
      <w:pPr>
        <w:pStyle w:val="Prrafodelista"/>
        <w:numPr>
          <w:ilvl w:val="0"/>
          <w:numId w:val="22"/>
        </w:numPr>
        <w:spacing w:after="0" w:line="240" w:lineRule="auto"/>
        <w:ind w:left="360"/>
        <w:jc w:val="both"/>
        <w:rPr>
          <w:rFonts w:ascii="Calibri" w:hAnsi="Calibri" w:cs="Calibri"/>
          <w:lang w:val="es-ES"/>
        </w:rPr>
      </w:pPr>
      <w:r w:rsidRPr="00A975E4">
        <w:rPr>
          <w:rFonts w:ascii="Calibri" w:hAnsi="Calibri" w:cs="Calibri"/>
          <w:b/>
          <w:bCs/>
          <w:lang w:val="es-ES"/>
        </w:rPr>
        <w:t xml:space="preserve">Socialice su actividad en plenaria moderada por </w:t>
      </w:r>
      <w:r w:rsidR="005E7962">
        <w:rPr>
          <w:rFonts w:ascii="Calibri" w:hAnsi="Calibri" w:cs="Calibri"/>
          <w:b/>
          <w:bCs/>
          <w:lang w:val="es-ES"/>
        </w:rPr>
        <w:t>el</w:t>
      </w:r>
      <w:r w:rsidRPr="00A975E4">
        <w:rPr>
          <w:rFonts w:ascii="Calibri" w:hAnsi="Calibri" w:cs="Calibri"/>
          <w:b/>
          <w:bCs/>
          <w:lang w:val="es-ES"/>
        </w:rPr>
        <w:t xml:space="preserve"> instructor</w:t>
      </w:r>
      <w:r>
        <w:rPr>
          <w:rFonts w:ascii="Calibri" w:hAnsi="Calibri" w:cs="Calibri"/>
          <w:lang w:val="es-ES"/>
        </w:rPr>
        <w:t>.</w:t>
      </w:r>
    </w:p>
    <w:p w14:paraId="2C49162E" w14:textId="77777777" w:rsidR="00A975E4" w:rsidRPr="00A975E4" w:rsidRDefault="00A975E4" w:rsidP="00A975E4">
      <w:pPr>
        <w:spacing w:after="0" w:line="240" w:lineRule="auto"/>
        <w:jc w:val="both"/>
        <w:rPr>
          <w:rFonts w:cs="Calibri"/>
          <w:lang w:val="es-ES"/>
        </w:rPr>
      </w:pPr>
    </w:p>
    <w:p w14:paraId="55EEE67A" w14:textId="6C8626CE" w:rsidR="00A975E4" w:rsidRDefault="00A975E4" w:rsidP="006310D5">
      <w:pPr>
        <w:spacing w:line="240" w:lineRule="atLeast"/>
        <w:jc w:val="both"/>
        <w:rPr>
          <w:rFonts w:cs="Calibri"/>
          <w:b/>
        </w:rPr>
      </w:pPr>
    </w:p>
    <w:p w14:paraId="51BE2080" w14:textId="64085F00" w:rsidR="006310D5" w:rsidRPr="00ED564A" w:rsidRDefault="00A975E4" w:rsidP="006310D5">
      <w:pPr>
        <w:spacing w:line="240" w:lineRule="atLeast"/>
        <w:jc w:val="both"/>
        <w:rPr>
          <w:rFonts w:cs="Calibri"/>
          <w:b/>
        </w:rPr>
      </w:pPr>
      <w:r>
        <w:rPr>
          <w:rFonts w:cs="Calibri"/>
          <w:b/>
        </w:rPr>
        <w:t xml:space="preserve">Actividad N°5 - </w:t>
      </w:r>
      <w:r w:rsidR="001F2652">
        <w:rPr>
          <w:rFonts w:cs="Calibri"/>
          <w:b/>
        </w:rPr>
        <w:t>Ejecución de Actividades de Capacitación</w:t>
      </w:r>
    </w:p>
    <w:p w14:paraId="668DD3DB" w14:textId="31928367" w:rsidR="006310D5" w:rsidRDefault="00CE1F37" w:rsidP="006310D5">
      <w:pPr>
        <w:spacing w:after="0" w:line="240" w:lineRule="auto"/>
        <w:jc w:val="both"/>
        <w:rPr>
          <w:lang w:val="es-ES"/>
        </w:rPr>
      </w:pPr>
      <w:r>
        <w:rPr>
          <w:lang w:val="es-ES"/>
        </w:rPr>
        <w:t>Una vez identificados los diferentes elementos que se conjugan en la planeación de una actividad de capacitación, con el desarrollo del siguiente ejercicio se identificaran las habilidades y destrezas propias de</w:t>
      </w:r>
      <w:r w:rsidR="002F14E5">
        <w:rPr>
          <w:lang w:val="es-ES"/>
        </w:rPr>
        <w:t xml:space="preserve"> la persona</w:t>
      </w:r>
      <w:r>
        <w:rPr>
          <w:lang w:val="es-ES"/>
        </w:rPr>
        <w:t xml:space="preserve"> que ejecuta este tipo de acciones</w:t>
      </w:r>
      <w:r w:rsidR="002F14E5">
        <w:rPr>
          <w:lang w:val="es-ES"/>
        </w:rPr>
        <w:t>:</w:t>
      </w:r>
      <w:r>
        <w:rPr>
          <w:lang w:val="es-ES"/>
        </w:rPr>
        <w:t xml:space="preserve"> </w:t>
      </w:r>
    </w:p>
    <w:p w14:paraId="54FF35D4" w14:textId="77777777" w:rsidR="00CE1F37" w:rsidRPr="00AB4D1E" w:rsidRDefault="00CE1F37" w:rsidP="006310D5">
      <w:pPr>
        <w:spacing w:after="0" w:line="240" w:lineRule="auto"/>
        <w:jc w:val="both"/>
        <w:rPr>
          <w:lang w:val="es-ES"/>
        </w:rPr>
      </w:pPr>
    </w:p>
    <w:p w14:paraId="006CD24A" w14:textId="3AA8FF2B" w:rsidR="006310D5" w:rsidRPr="00CE1F37" w:rsidRDefault="006310D5" w:rsidP="00083D82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Calibri" w:hAnsi="Calibri" w:cs="Calibri"/>
          <w:lang w:val="es-ES"/>
        </w:rPr>
      </w:pPr>
      <w:r w:rsidRPr="002F14E5">
        <w:rPr>
          <w:rFonts w:ascii="Calibri" w:hAnsi="Calibri" w:cs="Calibri"/>
          <w:b/>
          <w:bCs/>
          <w:lang w:val="es-ES"/>
        </w:rPr>
        <w:t xml:space="preserve">Descargue el documento adjunto denominado “El Taller” </w:t>
      </w:r>
      <w:r w:rsidR="006A4901" w:rsidRPr="00CE1F37">
        <w:rPr>
          <w:rFonts w:ascii="Calibri" w:hAnsi="Calibri" w:cs="Calibri"/>
          <w:lang w:val="es-ES"/>
        </w:rPr>
        <w:t>que ubica en la carpeta Material de Apoyo r</w:t>
      </w:r>
      <w:r w:rsidR="006A4901" w:rsidRPr="00CE1F37">
        <w:rPr>
          <w:rFonts w:ascii="Calibri" w:hAnsi="Calibri" w:cs="Calibri"/>
        </w:rPr>
        <w:t xml:space="preserve">egistrada en la plataforma Territorium correspondiente al componente de </w:t>
      </w:r>
      <w:r w:rsidR="00CE1F37">
        <w:rPr>
          <w:rFonts w:ascii="Calibri" w:hAnsi="Calibri" w:cs="Calibri"/>
        </w:rPr>
        <w:t>comunicación</w:t>
      </w:r>
      <w:r w:rsidR="006A4901" w:rsidRPr="00CE1F37">
        <w:rPr>
          <w:rFonts w:ascii="Calibri" w:hAnsi="Calibri" w:cs="Calibri"/>
        </w:rPr>
        <w:t xml:space="preserve"> </w:t>
      </w:r>
      <w:r w:rsidRPr="00CE1F37">
        <w:rPr>
          <w:rFonts w:ascii="Calibri" w:hAnsi="Calibri" w:cs="Calibri"/>
          <w:lang w:val="es-ES"/>
        </w:rPr>
        <w:t xml:space="preserve">y </w:t>
      </w:r>
      <w:r w:rsidRPr="002F14E5">
        <w:rPr>
          <w:rFonts w:ascii="Calibri" w:hAnsi="Calibri" w:cs="Calibri"/>
          <w:b/>
          <w:bCs/>
          <w:lang w:val="es-ES"/>
        </w:rPr>
        <w:t>en su cuaderno de trabajo responda las siguientes preguntas</w:t>
      </w:r>
      <w:r w:rsidRPr="00CE1F37">
        <w:rPr>
          <w:rFonts w:ascii="Calibri" w:hAnsi="Calibri" w:cs="Calibri"/>
          <w:lang w:val="es-ES"/>
        </w:rPr>
        <w:t>:</w:t>
      </w:r>
    </w:p>
    <w:p w14:paraId="69CC15B4" w14:textId="77777777" w:rsidR="006310D5" w:rsidRPr="00AB4D1E" w:rsidRDefault="006310D5" w:rsidP="006310D5">
      <w:pPr>
        <w:spacing w:after="0" w:line="240" w:lineRule="auto"/>
        <w:ind w:left="1080"/>
        <w:contextualSpacing/>
        <w:jc w:val="both"/>
        <w:rPr>
          <w:lang w:val="es-ES"/>
        </w:rPr>
      </w:pPr>
    </w:p>
    <w:p w14:paraId="55699CC4" w14:textId="77777777" w:rsidR="006310D5" w:rsidRPr="00AB4D1E" w:rsidRDefault="006310D5" w:rsidP="00083D82">
      <w:pPr>
        <w:numPr>
          <w:ilvl w:val="1"/>
          <w:numId w:val="14"/>
        </w:numPr>
        <w:spacing w:after="0" w:line="240" w:lineRule="auto"/>
        <w:contextualSpacing/>
        <w:jc w:val="both"/>
        <w:rPr>
          <w:lang w:val="es-ES"/>
        </w:rPr>
      </w:pPr>
      <w:r w:rsidRPr="00AB4D1E">
        <w:rPr>
          <w:lang w:val="es-ES"/>
        </w:rPr>
        <w:t>¿Cómo se define el concepto de Taller?</w:t>
      </w:r>
    </w:p>
    <w:p w14:paraId="4FAFF29B" w14:textId="77777777" w:rsidR="006310D5" w:rsidRPr="00AB4D1E" w:rsidRDefault="006310D5" w:rsidP="00083D82">
      <w:pPr>
        <w:numPr>
          <w:ilvl w:val="1"/>
          <w:numId w:val="14"/>
        </w:numPr>
        <w:spacing w:after="0" w:line="240" w:lineRule="auto"/>
        <w:contextualSpacing/>
        <w:jc w:val="both"/>
        <w:rPr>
          <w:lang w:val="es-ES"/>
        </w:rPr>
      </w:pPr>
      <w:r w:rsidRPr="00AB4D1E">
        <w:rPr>
          <w:lang w:val="es-ES"/>
        </w:rPr>
        <w:t>¿Cuáles son las características del taller como acto pedagógico?</w:t>
      </w:r>
    </w:p>
    <w:p w14:paraId="55065FB8" w14:textId="77777777" w:rsidR="006310D5" w:rsidRPr="00AB4D1E" w:rsidRDefault="006310D5" w:rsidP="006310D5">
      <w:pPr>
        <w:spacing w:after="0" w:line="240" w:lineRule="auto"/>
        <w:ind w:left="708"/>
        <w:contextualSpacing/>
        <w:jc w:val="both"/>
        <w:rPr>
          <w:b/>
          <w:i/>
          <w:lang w:val="es-ES"/>
        </w:rPr>
      </w:pPr>
    </w:p>
    <w:p w14:paraId="70930183" w14:textId="21ACE1C0" w:rsidR="006310D5" w:rsidRDefault="006310D5" w:rsidP="006310D5">
      <w:pPr>
        <w:spacing w:after="0" w:line="240" w:lineRule="auto"/>
        <w:ind w:left="708"/>
        <w:contextualSpacing/>
        <w:jc w:val="both"/>
        <w:rPr>
          <w:b/>
          <w:i/>
          <w:lang w:val="es-ES"/>
        </w:rPr>
      </w:pPr>
      <w:r w:rsidRPr="00AB4D1E">
        <w:rPr>
          <w:b/>
          <w:i/>
          <w:lang w:val="es-ES"/>
        </w:rPr>
        <w:t xml:space="preserve">Las respuestas a estas preguntas puede ubicarlas en las páginas 15 a la 19 </w:t>
      </w:r>
      <w:r w:rsidR="006A4901">
        <w:rPr>
          <w:b/>
          <w:i/>
          <w:lang w:val="es-ES"/>
        </w:rPr>
        <w:t>del documento</w:t>
      </w:r>
    </w:p>
    <w:p w14:paraId="005D4CDC" w14:textId="165A39B0" w:rsidR="00CE1F37" w:rsidRDefault="00CE1F37" w:rsidP="006310D5">
      <w:pPr>
        <w:spacing w:after="0" w:line="240" w:lineRule="auto"/>
        <w:ind w:left="708"/>
        <w:contextualSpacing/>
        <w:jc w:val="both"/>
        <w:rPr>
          <w:b/>
          <w:i/>
          <w:lang w:val="es-ES"/>
        </w:rPr>
      </w:pPr>
    </w:p>
    <w:p w14:paraId="1B182907" w14:textId="47439911" w:rsidR="0013534E" w:rsidRPr="0013534E" w:rsidRDefault="006310D5" w:rsidP="00083D82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Calibri" w:hAnsi="Calibri" w:cs="Calibri"/>
          <w:lang w:val="es-ES"/>
        </w:rPr>
      </w:pPr>
      <w:bookmarkStart w:id="2" w:name="_Hlk66045079"/>
      <w:r w:rsidRPr="00BC586B">
        <w:rPr>
          <w:rFonts w:ascii="Calibri" w:hAnsi="Calibri" w:cs="Calibri"/>
          <w:b/>
          <w:bCs/>
          <w:lang w:val="es-ES"/>
        </w:rPr>
        <w:t xml:space="preserve">Ingrese al siguiente enlace: </w:t>
      </w:r>
      <w:hyperlink r:id="rId13" w:history="1">
        <w:r w:rsidRPr="00BC586B">
          <w:rPr>
            <w:rFonts w:ascii="Calibri" w:hAnsi="Calibri" w:cs="Calibri"/>
            <w:b/>
            <w:bCs/>
            <w:u w:val="single"/>
          </w:rPr>
          <w:t>https://www.caracteristicas.co/buen-orador/</w:t>
        </w:r>
      </w:hyperlink>
      <w:r w:rsidRPr="00BC586B">
        <w:rPr>
          <w:rFonts w:ascii="Calibri" w:hAnsi="Calibri" w:cs="Calibri"/>
          <w:b/>
          <w:bCs/>
        </w:rPr>
        <w:t xml:space="preserve"> y lea de manera reflexiva la información relacionada con las diferentes características y/o habilidades que debe desarroll</w:t>
      </w:r>
      <w:r w:rsidR="006A4901" w:rsidRPr="00BC586B">
        <w:rPr>
          <w:rFonts w:ascii="Calibri" w:hAnsi="Calibri" w:cs="Calibri"/>
          <w:b/>
          <w:bCs/>
        </w:rPr>
        <w:t>ar un buen expositor (u orador)</w:t>
      </w:r>
      <w:r w:rsidR="006A4901" w:rsidRPr="00CE1F37">
        <w:rPr>
          <w:rFonts w:ascii="Calibri" w:hAnsi="Calibri" w:cs="Calibri"/>
        </w:rPr>
        <w:t xml:space="preserve">; </w:t>
      </w:r>
      <w:r w:rsidR="0013534E">
        <w:rPr>
          <w:rFonts w:ascii="Calibri" w:hAnsi="Calibri" w:cs="Calibri"/>
        </w:rPr>
        <w:t xml:space="preserve">así mismo haga lectura de las páginas </w:t>
      </w:r>
      <w:r w:rsidR="00B272A4">
        <w:rPr>
          <w:rFonts w:ascii="Calibri" w:hAnsi="Calibri" w:cs="Calibri"/>
        </w:rPr>
        <w:t>20</w:t>
      </w:r>
      <w:r w:rsidR="0013534E">
        <w:rPr>
          <w:rFonts w:ascii="Calibri" w:hAnsi="Calibri" w:cs="Calibri"/>
        </w:rPr>
        <w:t xml:space="preserve"> a la </w:t>
      </w:r>
      <w:r w:rsidR="00B272A4">
        <w:rPr>
          <w:rFonts w:ascii="Calibri" w:hAnsi="Calibri" w:cs="Calibri"/>
        </w:rPr>
        <w:t>22</w:t>
      </w:r>
      <w:r w:rsidR="0013534E">
        <w:rPr>
          <w:rFonts w:ascii="Calibri" w:hAnsi="Calibri" w:cs="Calibri"/>
        </w:rPr>
        <w:t xml:space="preserve"> del documento revisado en el numeral 2 “El Taller”</w:t>
      </w:r>
      <w:r w:rsidR="00BC586B">
        <w:rPr>
          <w:rFonts w:ascii="Calibri" w:hAnsi="Calibri" w:cs="Calibri"/>
        </w:rPr>
        <w:t>.</w:t>
      </w:r>
    </w:p>
    <w:p w14:paraId="2EBDC2FD" w14:textId="77777777" w:rsidR="0013534E" w:rsidRPr="0013534E" w:rsidRDefault="0013534E" w:rsidP="0013534E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lang w:val="es-ES"/>
        </w:rPr>
      </w:pPr>
    </w:p>
    <w:p w14:paraId="1BA03BDE" w14:textId="172918C6" w:rsidR="006310D5" w:rsidRPr="00CE1F37" w:rsidRDefault="0013534E" w:rsidP="00083D82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Calibri" w:hAnsi="Calibri" w:cs="Calibri"/>
          <w:lang w:val="es-ES"/>
        </w:rPr>
      </w:pPr>
      <w:r w:rsidRPr="00BC586B">
        <w:rPr>
          <w:rFonts w:ascii="Calibri" w:hAnsi="Calibri" w:cs="Calibri"/>
          <w:b/>
          <w:bCs/>
        </w:rPr>
        <w:t>D</w:t>
      </w:r>
      <w:r w:rsidR="006310D5" w:rsidRPr="00BC586B">
        <w:rPr>
          <w:rFonts w:ascii="Calibri" w:hAnsi="Calibri" w:cs="Calibri"/>
          <w:b/>
          <w:bCs/>
        </w:rPr>
        <w:t>escargue el documento denominado “Plantilla Mujer” o “Plantilla Hombre”</w:t>
      </w:r>
      <w:r w:rsidR="006310D5" w:rsidRPr="00CE1F37">
        <w:rPr>
          <w:rFonts w:ascii="Calibri" w:hAnsi="Calibri" w:cs="Calibri"/>
        </w:rPr>
        <w:t xml:space="preserve"> (según su género)</w:t>
      </w:r>
      <w:r w:rsidR="006A4901" w:rsidRPr="00CE1F37">
        <w:rPr>
          <w:rFonts w:ascii="Calibri" w:hAnsi="Calibri" w:cs="Calibri"/>
        </w:rPr>
        <w:t xml:space="preserve"> que ubica en la misma carpeta de contenido</w:t>
      </w:r>
      <w:r w:rsidR="006310D5" w:rsidRPr="00CE1F37">
        <w:rPr>
          <w:rFonts w:ascii="Calibri" w:hAnsi="Calibri" w:cs="Calibri"/>
        </w:rPr>
        <w:t xml:space="preserve">, marque en la parte superior con su nombre y </w:t>
      </w:r>
      <w:r w:rsidR="006310D5" w:rsidRPr="00BC586B">
        <w:rPr>
          <w:rFonts w:ascii="Calibri" w:hAnsi="Calibri" w:cs="Calibri"/>
          <w:b/>
          <w:bCs/>
        </w:rPr>
        <w:t>registre alrededor de la silueta aquellas habilidades que considera tiene usted desarrolladas como buen expositor</w:t>
      </w:r>
      <w:r w:rsidR="006310D5" w:rsidRPr="00CE1F37">
        <w:rPr>
          <w:rFonts w:ascii="Calibri" w:hAnsi="Calibri" w:cs="Calibri"/>
        </w:rPr>
        <w:t xml:space="preserve">, </w:t>
      </w:r>
      <w:r w:rsidR="006310D5" w:rsidRPr="00BC586B">
        <w:rPr>
          <w:rFonts w:ascii="Calibri" w:hAnsi="Calibri" w:cs="Calibri"/>
          <w:b/>
          <w:bCs/>
        </w:rPr>
        <w:t>así mismo aquellos aspectos por mejorar</w:t>
      </w:r>
      <w:r w:rsidR="006310D5" w:rsidRPr="00CE1F37">
        <w:rPr>
          <w:rFonts w:ascii="Calibri" w:hAnsi="Calibri" w:cs="Calibri"/>
        </w:rPr>
        <w:t xml:space="preserve"> en el mismo sentido</w:t>
      </w:r>
      <w:r w:rsidR="00BC586B">
        <w:rPr>
          <w:rFonts w:ascii="Calibri" w:hAnsi="Calibri" w:cs="Calibri"/>
        </w:rPr>
        <w:t xml:space="preserve">; </w:t>
      </w:r>
      <w:r w:rsidR="006310D5" w:rsidRPr="00CE1F37">
        <w:rPr>
          <w:rFonts w:ascii="Calibri" w:hAnsi="Calibri" w:cs="Calibri"/>
        </w:rPr>
        <w:t>para cada aspecto por mejorar registre una alternativa que le permita hacerlo.</w:t>
      </w:r>
    </w:p>
    <w:bookmarkEnd w:id="2"/>
    <w:p w14:paraId="6D257C1A" w14:textId="77777777" w:rsidR="006310D5" w:rsidRPr="00CE1F37" w:rsidRDefault="006310D5" w:rsidP="006310D5">
      <w:pPr>
        <w:pStyle w:val="Prrafodelista"/>
        <w:rPr>
          <w:rFonts w:ascii="Calibri" w:hAnsi="Calibri" w:cs="Calibri"/>
          <w:lang w:val="es-ES"/>
        </w:rPr>
      </w:pPr>
    </w:p>
    <w:tbl>
      <w:tblPr>
        <w:tblW w:w="0" w:type="auto"/>
        <w:tblInd w:w="4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1"/>
        <w:gridCol w:w="4001"/>
      </w:tblGrid>
      <w:tr w:rsidR="00054C2E" w:rsidRPr="00F551C0" w14:paraId="064D6206" w14:textId="77777777" w:rsidTr="00347BC1">
        <w:trPr>
          <w:trHeight w:val="245"/>
        </w:trPr>
        <w:tc>
          <w:tcPr>
            <w:tcW w:w="481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5FD27" w14:textId="77777777" w:rsidR="00054C2E" w:rsidRPr="00F551C0" w:rsidRDefault="00054C2E" w:rsidP="00347BC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Ambiente requerido para el desarrollo de esta actividad</w:t>
            </w:r>
          </w:p>
        </w:tc>
        <w:tc>
          <w:tcPr>
            <w:tcW w:w="4384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DA19A" w14:textId="77777777" w:rsidR="00054C2E" w:rsidRPr="00F551C0" w:rsidRDefault="00054C2E" w:rsidP="00347BC1">
            <w:pPr>
              <w:spacing w:line="240" w:lineRule="auto"/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Materiales requeridos para el desarrollo de esta actividad</w:t>
            </w:r>
          </w:p>
        </w:tc>
      </w:tr>
      <w:tr w:rsidR="00054C2E" w:rsidRPr="00F551C0" w14:paraId="21420C15" w14:textId="77777777" w:rsidTr="00347BC1">
        <w:trPr>
          <w:trHeight w:val="557"/>
        </w:trPr>
        <w:tc>
          <w:tcPr>
            <w:tcW w:w="4819" w:type="dxa"/>
            <w:tcBorders>
              <w:top w:val="single" w:sz="8" w:space="0" w:color="14967C"/>
              <w:left w:val="single" w:sz="8" w:space="0" w:color="14967C"/>
              <w:bottom w:val="single" w:sz="4" w:space="0" w:color="000000"/>
              <w:right w:val="single" w:sz="8" w:space="0" w:color="14967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21D2" w14:textId="77777777" w:rsidR="00054C2E" w:rsidRPr="00F551C0" w:rsidRDefault="00054C2E" w:rsidP="00347BC1">
            <w:pPr>
              <w:pStyle w:val="Prrafodelista"/>
              <w:spacing w:after="0" w:line="240" w:lineRule="auto"/>
              <w:ind w:left="36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</w:p>
          <w:p w14:paraId="233C647C" w14:textId="77777777" w:rsidR="00054C2E" w:rsidRPr="00F551C0" w:rsidRDefault="00054C2E" w:rsidP="00083D82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Infraestructura: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Aula de clase adecuada con sillas, mesas, proyector y un tablero.</w:t>
            </w:r>
          </w:p>
          <w:p w14:paraId="5EE7B1CD" w14:textId="77777777" w:rsidR="00054C2E" w:rsidRPr="00F551C0" w:rsidRDefault="00054C2E" w:rsidP="00083D82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>Condiciones Ambientales:</w:t>
            </w:r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 Libre de ruido, sin presencia de olores ofensivos, adecuada iluminación y ventilación.</w:t>
            </w:r>
          </w:p>
          <w:p w14:paraId="799CED9F" w14:textId="77777777" w:rsidR="00054C2E" w:rsidRPr="00F551C0" w:rsidRDefault="00054C2E" w:rsidP="00083D82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Condiciones de Seguridad:</w:t>
            </w:r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 Infraestructura en buen </w:t>
            </w:r>
            <w:proofErr w:type="gramStart"/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estado,  facilidad</w:t>
            </w:r>
            <w:proofErr w:type="gramEnd"/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 de acceso a las salidas de emergencia.</w:t>
            </w:r>
          </w:p>
          <w:p w14:paraId="1454D909" w14:textId="77777777" w:rsidR="00054C2E" w:rsidRPr="00F551C0" w:rsidRDefault="00054C2E" w:rsidP="00083D82">
            <w:pPr>
              <w:numPr>
                <w:ilvl w:val="0"/>
                <w:numId w:val="18"/>
              </w:numPr>
              <w:spacing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Acceso a internet.</w:t>
            </w:r>
          </w:p>
        </w:tc>
        <w:tc>
          <w:tcPr>
            <w:tcW w:w="4384" w:type="dxa"/>
            <w:tcBorders>
              <w:top w:val="single" w:sz="8" w:space="0" w:color="14967C"/>
              <w:left w:val="single" w:sz="8" w:space="0" w:color="14967C"/>
              <w:bottom w:val="single" w:sz="4" w:space="0" w:color="000000"/>
              <w:right w:val="single" w:sz="8" w:space="0" w:color="14967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6F3E1" w14:textId="77777777" w:rsidR="00054C2E" w:rsidRPr="00F551C0" w:rsidRDefault="00054C2E" w:rsidP="00347BC1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  <w:p w14:paraId="0996CEC4" w14:textId="77777777" w:rsidR="00054C2E" w:rsidRDefault="00054C2E" w:rsidP="00083D82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Herramientas audiovisuales: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Papelógrafo y/o tablero. Proyector (video </w:t>
            </w:r>
            <w:proofErr w:type="spellStart"/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beam</w:t>
            </w:r>
            <w:proofErr w:type="spellEnd"/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o TV), Computador.</w:t>
            </w:r>
          </w:p>
          <w:p w14:paraId="7986E860" w14:textId="77777777" w:rsidR="00054C2E" w:rsidRDefault="00054C2E" w:rsidP="00347BC1">
            <w:pPr>
              <w:pStyle w:val="Prrafodelista"/>
              <w:spacing w:after="0" w:line="240" w:lineRule="auto"/>
              <w:ind w:left="36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</w:p>
          <w:p w14:paraId="478DAD66" w14:textId="77777777" w:rsidR="00054C2E" w:rsidRPr="00F551C0" w:rsidRDefault="00054C2E" w:rsidP="00083D82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Consumibles: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Fotocopias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, papel carta, papel bond, marcadores, lápices</w:t>
            </w:r>
          </w:p>
        </w:tc>
      </w:tr>
      <w:tr w:rsidR="00054C2E" w:rsidRPr="00F551C0" w14:paraId="1DDFBD0F" w14:textId="77777777" w:rsidTr="00347BC1">
        <w:trPr>
          <w:trHeight w:val="266"/>
        </w:trPr>
        <w:tc>
          <w:tcPr>
            <w:tcW w:w="9203" w:type="dxa"/>
            <w:gridSpan w:val="2"/>
            <w:tcBorders>
              <w:top w:val="single" w:sz="4" w:space="0" w:color="000000"/>
              <w:left w:val="single" w:sz="8" w:space="0" w:color="14967C"/>
              <w:bottom w:val="single" w:sz="8" w:space="0" w:color="14967C"/>
              <w:right w:val="single" w:sz="8" w:space="0" w:color="14967C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635ED" w14:textId="77777777" w:rsidR="00054C2E" w:rsidRPr="00F551C0" w:rsidRDefault="00054C2E" w:rsidP="00347B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F551C0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lastRenderedPageBreak/>
              <w:t>Formación a Distancia</w:t>
            </w:r>
          </w:p>
        </w:tc>
      </w:tr>
      <w:tr w:rsidR="00054C2E" w:rsidRPr="00F551C0" w14:paraId="6C704119" w14:textId="77777777" w:rsidTr="00347BC1">
        <w:trPr>
          <w:trHeight w:val="557"/>
        </w:trPr>
        <w:tc>
          <w:tcPr>
            <w:tcW w:w="9203" w:type="dxa"/>
            <w:gridSpan w:val="2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4BAF2" w14:textId="77777777" w:rsidR="00054C2E" w:rsidRPr="00F551C0" w:rsidRDefault="00054C2E" w:rsidP="00347BC1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es-CO"/>
              </w:rPr>
            </w:pPr>
          </w:p>
          <w:p w14:paraId="5264AF3A" w14:textId="77777777" w:rsidR="00054C2E" w:rsidRPr="00F551C0" w:rsidRDefault="00054C2E" w:rsidP="00083D82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Ambiente: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Residencia de cada aprendiz o lugar donde se pueda conectar. </w:t>
            </w:r>
          </w:p>
          <w:p w14:paraId="7BA331B0" w14:textId="77777777" w:rsidR="00054C2E" w:rsidRPr="00F551C0" w:rsidRDefault="00054C2E" w:rsidP="00083D82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Materiales de Formación</w:t>
            </w: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s-CO"/>
              </w:rPr>
              <w:t>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Lápices, hojas de papel bond, cuaderno, borrador, colores. </w:t>
            </w:r>
          </w:p>
          <w:p w14:paraId="3EB6232D" w14:textId="77777777" w:rsidR="00054C2E" w:rsidRPr="00F551C0" w:rsidRDefault="00054C2E" w:rsidP="00083D82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CO"/>
              </w:rPr>
            </w:pPr>
            <w:r w:rsidRPr="00F551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Herramientas y Equipos:</w:t>
            </w:r>
            <w:r w:rsidRPr="00F551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 Computador, Tablet o Celular, conexión internet (wifi, datos).</w:t>
            </w:r>
          </w:p>
        </w:tc>
      </w:tr>
    </w:tbl>
    <w:p w14:paraId="01F519CA" w14:textId="50A1C971" w:rsidR="006A4901" w:rsidRDefault="006A4901" w:rsidP="006310D5">
      <w:pPr>
        <w:pStyle w:val="Prrafodelista"/>
        <w:rPr>
          <w:lang w:val="es-ES"/>
        </w:rPr>
      </w:pPr>
    </w:p>
    <w:p w14:paraId="295993C1" w14:textId="77777777" w:rsidR="001F2652" w:rsidRDefault="001F2652" w:rsidP="006310D5">
      <w:pPr>
        <w:pStyle w:val="Prrafodelista"/>
        <w:rPr>
          <w:lang w:val="es-ES"/>
        </w:rPr>
      </w:pPr>
    </w:p>
    <w:p w14:paraId="32EB0398" w14:textId="77777777" w:rsidR="006A4901" w:rsidRDefault="006A4901" w:rsidP="006310D5">
      <w:pPr>
        <w:pStyle w:val="Prrafodelista"/>
        <w:rPr>
          <w:lang w:val="es-ES"/>
        </w:rPr>
      </w:pPr>
    </w:p>
    <w:p w14:paraId="63896E00" w14:textId="0FA5C5F7" w:rsidR="006310D5" w:rsidRDefault="006310D5" w:rsidP="00083D82">
      <w:pPr>
        <w:pStyle w:val="Prrafodelista"/>
        <w:numPr>
          <w:ilvl w:val="1"/>
          <w:numId w:val="15"/>
        </w:numPr>
        <w:spacing w:line="240" w:lineRule="atLeast"/>
        <w:jc w:val="both"/>
        <w:rPr>
          <w:rFonts w:cs="Calibri"/>
          <w:b/>
        </w:rPr>
      </w:pPr>
      <w:r w:rsidRPr="00DF1F31">
        <w:rPr>
          <w:rFonts w:cs="Calibri"/>
          <w:b/>
        </w:rPr>
        <w:t>Actividades de Transferencia del Conocimiento</w:t>
      </w:r>
    </w:p>
    <w:p w14:paraId="65A842CF" w14:textId="77777777" w:rsidR="00174005" w:rsidRDefault="00174005" w:rsidP="00174005">
      <w:pPr>
        <w:pStyle w:val="Prrafodelista"/>
        <w:spacing w:line="240" w:lineRule="atLeast"/>
        <w:ind w:left="360"/>
        <w:jc w:val="both"/>
        <w:rPr>
          <w:rFonts w:cs="Calibri"/>
          <w:b/>
        </w:rPr>
      </w:pPr>
    </w:p>
    <w:p w14:paraId="79CF5F4A" w14:textId="23879F68" w:rsidR="00174005" w:rsidRDefault="00174005" w:rsidP="00174005">
      <w:pPr>
        <w:pStyle w:val="Prrafodelista"/>
        <w:spacing w:line="240" w:lineRule="atLeast"/>
        <w:ind w:left="360"/>
        <w:jc w:val="both"/>
        <w:rPr>
          <w:rFonts w:cs="Calibri"/>
          <w:b/>
        </w:rPr>
      </w:pPr>
    </w:p>
    <w:p w14:paraId="14DBE07E" w14:textId="524005CF" w:rsidR="00174005" w:rsidRDefault="00174005" w:rsidP="00174005">
      <w:pPr>
        <w:pStyle w:val="Prrafodelista"/>
        <w:spacing w:line="240" w:lineRule="atLeast"/>
        <w:ind w:left="360"/>
        <w:jc w:val="right"/>
        <w:rPr>
          <w:rFonts w:ascii="Calibri" w:hAnsi="Calibri" w:cs="Calibri"/>
          <w:bCs/>
          <w:i/>
          <w:iCs/>
        </w:rPr>
      </w:pPr>
      <w:r w:rsidRPr="00174005">
        <w:rPr>
          <w:rFonts w:ascii="Calibri" w:hAnsi="Calibri" w:cs="Calibri"/>
          <w:bCs/>
          <w:i/>
          <w:iCs/>
        </w:rPr>
        <w:t>El cambio es prácticamente imposible sin colaboración, cooperación y consenso”</w:t>
      </w:r>
    </w:p>
    <w:p w14:paraId="24FB26A2" w14:textId="7D2BAD56" w:rsidR="00174005" w:rsidRPr="00174005" w:rsidRDefault="00174005" w:rsidP="00174005">
      <w:pPr>
        <w:pStyle w:val="Prrafodelista"/>
        <w:spacing w:line="240" w:lineRule="atLeast"/>
        <w:ind w:left="360"/>
        <w:jc w:val="right"/>
        <w:rPr>
          <w:rFonts w:ascii="Calibri" w:hAnsi="Calibri" w:cs="Calibri"/>
          <w:bCs/>
          <w:i/>
          <w:iCs/>
        </w:rPr>
      </w:pPr>
      <w:r w:rsidRPr="00174005">
        <w:rPr>
          <w:rFonts w:ascii="Calibri" w:hAnsi="Calibri" w:cs="Calibri"/>
          <w:bCs/>
          <w:i/>
          <w:iCs/>
        </w:rPr>
        <w:t xml:space="preserve"> </w:t>
      </w:r>
      <w:proofErr w:type="spellStart"/>
      <w:r w:rsidRPr="00174005">
        <w:rPr>
          <w:rFonts w:ascii="Calibri" w:hAnsi="Calibri" w:cs="Calibri"/>
          <w:b/>
          <w:i/>
          <w:iCs/>
        </w:rPr>
        <w:t>Simon</w:t>
      </w:r>
      <w:proofErr w:type="spellEnd"/>
      <w:r w:rsidRPr="00174005">
        <w:rPr>
          <w:rFonts w:ascii="Calibri" w:hAnsi="Calibri" w:cs="Calibri"/>
          <w:b/>
          <w:i/>
          <w:iCs/>
        </w:rPr>
        <w:t xml:space="preserve"> </w:t>
      </w:r>
      <w:proofErr w:type="spellStart"/>
      <w:r w:rsidRPr="00174005">
        <w:rPr>
          <w:rFonts w:ascii="Calibri" w:hAnsi="Calibri" w:cs="Calibri"/>
          <w:b/>
          <w:i/>
          <w:iCs/>
        </w:rPr>
        <w:t>Mainwaring</w:t>
      </w:r>
      <w:proofErr w:type="spellEnd"/>
    </w:p>
    <w:p w14:paraId="4901975C" w14:textId="77777777" w:rsidR="00174005" w:rsidRDefault="00174005" w:rsidP="006310D5">
      <w:pPr>
        <w:spacing w:line="240" w:lineRule="atLeast"/>
        <w:jc w:val="both"/>
        <w:rPr>
          <w:rFonts w:cs="Calibri"/>
          <w:b/>
        </w:rPr>
      </w:pPr>
    </w:p>
    <w:p w14:paraId="22AAF1B0" w14:textId="0317F43E" w:rsidR="00221A85" w:rsidRDefault="0019776D" w:rsidP="006310D5">
      <w:pPr>
        <w:spacing w:line="240" w:lineRule="atLeast"/>
        <w:jc w:val="both"/>
        <w:rPr>
          <w:rFonts w:cs="Calibri"/>
          <w:b/>
        </w:rPr>
      </w:pPr>
      <w:r>
        <w:rPr>
          <w:rFonts w:cs="Calibri"/>
          <w:b/>
        </w:rPr>
        <w:t xml:space="preserve">Actividad </w:t>
      </w:r>
      <w:r w:rsidR="00221A85">
        <w:rPr>
          <w:rFonts w:cs="Calibri"/>
          <w:b/>
        </w:rPr>
        <w:t>de Transferencia N°1:</w:t>
      </w:r>
    </w:p>
    <w:p w14:paraId="2A4DF036" w14:textId="601CF16D" w:rsidR="006310D5" w:rsidRPr="0027547B" w:rsidRDefault="006310D5" w:rsidP="0027547B">
      <w:pPr>
        <w:spacing w:line="240" w:lineRule="atLeast"/>
        <w:jc w:val="both"/>
        <w:rPr>
          <w:rFonts w:cs="Calibri"/>
          <w:lang w:val="es-ES"/>
        </w:rPr>
      </w:pPr>
      <w:bookmarkStart w:id="3" w:name="_Hlk66045188"/>
      <w:r w:rsidRPr="0027547B">
        <w:rPr>
          <w:rFonts w:cs="Calibri"/>
          <w:lang w:val="es-ES"/>
        </w:rPr>
        <w:t>Lea con detenimiento el siguiente estudio de caso</w:t>
      </w:r>
      <w:r w:rsidR="008E69DE" w:rsidRPr="0027547B">
        <w:rPr>
          <w:rFonts w:cs="Calibri"/>
          <w:lang w:val="es-ES"/>
        </w:rPr>
        <w:t xml:space="preserve"> y desarrolle </w:t>
      </w:r>
      <w:r w:rsidR="007036D0">
        <w:rPr>
          <w:rFonts w:cs="Calibri"/>
          <w:lang w:val="es-ES"/>
        </w:rPr>
        <w:t>la tarea</w:t>
      </w:r>
      <w:r w:rsidR="008E69DE" w:rsidRPr="0027547B">
        <w:rPr>
          <w:rFonts w:cs="Calibri"/>
          <w:lang w:val="es-ES"/>
        </w:rPr>
        <w:t xml:space="preserve"> propuest</w:t>
      </w:r>
      <w:r w:rsidR="007036D0">
        <w:rPr>
          <w:rFonts w:cs="Calibri"/>
          <w:lang w:val="es-ES"/>
        </w:rPr>
        <w:t>a</w:t>
      </w:r>
      <w:r w:rsidR="008E69DE" w:rsidRPr="0027547B">
        <w:rPr>
          <w:rFonts w:cs="Calibri"/>
          <w:lang w:val="es-ES"/>
        </w:rPr>
        <w:t xml:space="preserve"> al finalizar</w:t>
      </w:r>
      <w:r w:rsidRPr="0027547B">
        <w:rPr>
          <w:rFonts w:cs="Calibri"/>
          <w:lang w:val="es-ES"/>
        </w:rPr>
        <w:t>:</w:t>
      </w:r>
    </w:p>
    <w:p w14:paraId="7599C8EA" w14:textId="77777777" w:rsidR="0027547B" w:rsidRPr="00D5373A" w:rsidRDefault="0027547B" w:rsidP="0027547B">
      <w:pPr>
        <w:spacing w:line="240" w:lineRule="atLeast"/>
        <w:jc w:val="both"/>
        <w:rPr>
          <w:rFonts w:cs="Calibri"/>
        </w:rPr>
      </w:pPr>
      <w:proofErr w:type="gramStart"/>
      <w:r>
        <w:rPr>
          <w:rFonts w:cs="Calibri"/>
        </w:rPr>
        <w:t xml:space="preserve">TERRACOTA </w:t>
      </w:r>
      <w:r w:rsidRPr="00D5373A">
        <w:rPr>
          <w:rFonts w:cs="Calibri"/>
        </w:rPr>
        <w:t xml:space="preserve"> es</w:t>
      </w:r>
      <w:proofErr w:type="gramEnd"/>
      <w:r>
        <w:rPr>
          <w:rFonts w:cs="Calibri"/>
        </w:rPr>
        <w:t xml:space="preserve"> una empresa ubicada en el Km 24</w:t>
      </w:r>
      <w:r w:rsidRPr="00D5373A">
        <w:rPr>
          <w:rFonts w:cs="Calibri"/>
        </w:rPr>
        <w:t xml:space="preserve"> Vía </w:t>
      </w:r>
      <w:r>
        <w:rPr>
          <w:rFonts w:cs="Calibri"/>
        </w:rPr>
        <w:t>La Cabaña</w:t>
      </w:r>
      <w:r w:rsidRPr="00D5373A">
        <w:rPr>
          <w:rFonts w:cs="Calibri"/>
        </w:rPr>
        <w:t xml:space="preserve"> (Manizales – Caldas) dedicada a la </w:t>
      </w:r>
      <w:r>
        <w:rPr>
          <w:rFonts w:cs="Calibri"/>
        </w:rPr>
        <w:t>producción y comercialización de productos en madera (línea hogar)</w:t>
      </w:r>
      <w:r w:rsidRPr="00D5373A">
        <w:rPr>
          <w:rFonts w:cs="Calibri"/>
        </w:rPr>
        <w:t>, lleva 10 años de funcionamiento en la región y presenta las siguientes características:</w:t>
      </w:r>
    </w:p>
    <w:p w14:paraId="27BDAA4D" w14:textId="77777777" w:rsidR="0027547B" w:rsidRPr="00D5373A" w:rsidRDefault="0027547B" w:rsidP="00083D82">
      <w:pPr>
        <w:numPr>
          <w:ilvl w:val="0"/>
          <w:numId w:val="6"/>
        </w:numPr>
        <w:spacing w:line="240" w:lineRule="atLeast"/>
        <w:ind w:left="720"/>
        <w:contextualSpacing/>
        <w:jc w:val="both"/>
        <w:rPr>
          <w:rFonts w:cs="Calibri"/>
        </w:rPr>
      </w:pPr>
      <w:r>
        <w:rPr>
          <w:rFonts w:cs="Calibri"/>
        </w:rPr>
        <w:t>Cuenta con un total de 50 trabajadores: 3</w:t>
      </w:r>
      <w:r w:rsidRPr="00D5373A">
        <w:rPr>
          <w:rFonts w:cs="Calibri"/>
        </w:rPr>
        <w:t>0 dedicados a la</w:t>
      </w:r>
      <w:r>
        <w:rPr>
          <w:rFonts w:cs="Calibri"/>
        </w:rPr>
        <w:t>bores operativas (diseño, corte, ensamble y acabados)</w:t>
      </w:r>
      <w:r w:rsidRPr="00D5373A">
        <w:rPr>
          <w:rFonts w:cs="Calibri"/>
        </w:rPr>
        <w:t xml:space="preserve"> </w:t>
      </w:r>
      <w:r>
        <w:rPr>
          <w:rFonts w:cs="Calibri"/>
        </w:rPr>
        <w:t>10</w:t>
      </w:r>
      <w:r w:rsidRPr="00D5373A">
        <w:rPr>
          <w:rFonts w:cs="Calibri"/>
        </w:rPr>
        <w:t xml:space="preserve"> administrativos, 5 encargados de los</w:t>
      </w:r>
      <w:r>
        <w:rPr>
          <w:rFonts w:cs="Calibri"/>
        </w:rPr>
        <w:t xml:space="preserve"> servicios de vigilancia y 5</w:t>
      </w:r>
      <w:r w:rsidRPr="00D5373A">
        <w:rPr>
          <w:rFonts w:cs="Calibri"/>
        </w:rPr>
        <w:t xml:space="preserve"> responsables de las labores de aseo y mantenimiento a las instalaciones.</w:t>
      </w:r>
    </w:p>
    <w:p w14:paraId="323B1807" w14:textId="77777777" w:rsidR="0027547B" w:rsidRPr="00D5373A" w:rsidRDefault="0027547B" w:rsidP="00083D82">
      <w:pPr>
        <w:numPr>
          <w:ilvl w:val="0"/>
          <w:numId w:val="6"/>
        </w:numPr>
        <w:spacing w:line="240" w:lineRule="atLeast"/>
        <w:ind w:left="720"/>
        <w:contextualSpacing/>
        <w:jc w:val="both"/>
        <w:rPr>
          <w:rFonts w:cs="Calibri"/>
        </w:rPr>
      </w:pPr>
      <w:r w:rsidRPr="00D5373A">
        <w:rPr>
          <w:rFonts w:cs="Calibri"/>
        </w:rPr>
        <w:t>La empre</w:t>
      </w:r>
      <w:r>
        <w:rPr>
          <w:rFonts w:cs="Calibri"/>
        </w:rPr>
        <w:t>sa se encuentra certificada en c</w:t>
      </w:r>
      <w:r w:rsidRPr="00D5373A">
        <w:rPr>
          <w:rFonts w:cs="Calibri"/>
        </w:rPr>
        <w:t xml:space="preserve">alidad, cumple con la normatividad exigida en el componente de Seguridad y Salud en el Trabajo y vienen adelantando acciones </w:t>
      </w:r>
      <w:r>
        <w:rPr>
          <w:rFonts w:cs="Calibri"/>
        </w:rPr>
        <w:t>para la implementación de un sistema de gestión ambiental bajo la NTC ISO 14001:2014.</w:t>
      </w:r>
    </w:p>
    <w:p w14:paraId="20158608" w14:textId="77777777" w:rsidR="0027547B" w:rsidRDefault="0027547B" w:rsidP="00083D82">
      <w:pPr>
        <w:numPr>
          <w:ilvl w:val="0"/>
          <w:numId w:val="6"/>
        </w:numPr>
        <w:spacing w:line="240" w:lineRule="atLeast"/>
        <w:ind w:left="720"/>
        <w:contextualSpacing/>
        <w:jc w:val="both"/>
        <w:rPr>
          <w:rFonts w:cs="Calibri"/>
        </w:rPr>
      </w:pPr>
      <w:r w:rsidRPr="00DA5D29">
        <w:rPr>
          <w:rFonts w:cs="Calibri"/>
        </w:rPr>
        <w:t>Durante el último año, la empresa  reporta un alto nivel de accidentalidad derivado del inadecuado uso de elementos de protección personal</w:t>
      </w:r>
      <w:r>
        <w:rPr>
          <w:rFonts w:cs="Calibri"/>
        </w:rPr>
        <w:t>,</w:t>
      </w:r>
      <w:r w:rsidRPr="00DA5D29">
        <w:rPr>
          <w:rFonts w:cs="Calibri"/>
        </w:rPr>
        <w:t xml:space="preserve"> particularmente en el área de corte y ensamble de los productos, así mismo del poco seguimiento que se realiza a los protocolos en el manejo de los equipos</w:t>
      </w:r>
      <w:r>
        <w:rPr>
          <w:rFonts w:cs="Calibri"/>
        </w:rPr>
        <w:t>,</w:t>
      </w:r>
      <w:r w:rsidRPr="00DA5D29">
        <w:rPr>
          <w:rFonts w:cs="Calibri"/>
        </w:rPr>
        <w:t xml:space="preserve"> máquinas y herramientas (compresor, cepilladora, regruesadora, sierra de cinta, sierra manual, escuadradora o sierra circular de carro móvil, taladros portátiles, cepillos portátiles, máquina de fresa portátil, taladro múltiple, </w:t>
      </w:r>
      <w:proofErr w:type="spellStart"/>
      <w:r w:rsidRPr="00DA5D29">
        <w:rPr>
          <w:rFonts w:cs="Calibri"/>
        </w:rPr>
        <w:t>escopleadora</w:t>
      </w:r>
      <w:proofErr w:type="spellEnd"/>
      <w:r w:rsidRPr="00DA5D29">
        <w:rPr>
          <w:rFonts w:cs="Calibri"/>
        </w:rPr>
        <w:t xml:space="preserve"> espigadora, tupí, fresadora de lazos o colas de milano, ingletadora, encoladora de cantos portátil, lijadora de discos, lijadora de banda, lijadoras portátiles, pistola de clavijar, sistemas de extracción de polvo)</w:t>
      </w:r>
      <w:r>
        <w:rPr>
          <w:rFonts w:cs="Calibri"/>
        </w:rPr>
        <w:t xml:space="preserve">. Por otro lado, </w:t>
      </w:r>
      <w:r w:rsidRPr="00DA5D29">
        <w:rPr>
          <w:rFonts w:cs="Calibri"/>
        </w:rPr>
        <w:t xml:space="preserve">los trabajadores han sido </w:t>
      </w:r>
      <w:r w:rsidRPr="00DA5D29">
        <w:rPr>
          <w:rFonts w:cs="Calibri"/>
        </w:rPr>
        <w:lastRenderedPageBreak/>
        <w:t xml:space="preserve">apáticos a jornadas de orden y aseo </w:t>
      </w:r>
      <w:r>
        <w:rPr>
          <w:rFonts w:cs="Calibri"/>
        </w:rPr>
        <w:t xml:space="preserve">evidenciándose desorden e inadecuado manejo de los residuos en las áreas de trabajo. </w:t>
      </w:r>
    </w:p>
    <w:p w14:paraId="74C3B14D" w14:textId="77777777" w:rsidR="0027547B" w:rsidRDefault="0027547B" w:rsidP="00083D82">
      <w:pPr>
        <w:numPr>
          <w:ilvl w:val="0"/>
          <w:numId w:val="6"/>
        </w:numPr>
        <w:spacing w:line="240" w:lineRule="atLeast"/>
        <w:ind w:left="720"/>
        <w:contextualSpacing/>
        <w:jc w:val="both"/>
        <w:rPr>
          <w:rFonts w:cs="Calibri"/>
        </w:rPr>
      </w:pPr>
      <w:r>
        <w:rPr>
          <w:rFonts w:cs="Calibri"/>
        </w:rPr>
        <w:t xml:space="preserve">Durante los últimos meses los vecinos de la empresa han interpuesto varias quejas a la oficina de sanidad del municipio derivada de los olores ofensivos generados por los residuos orgánicos (restos de madera) que deja en sus patios a cielo abierto durante prolongados periodos de tiempo. </w:t>
      </w:r>
    </w:p>
    <w:p w14:paraId="1275D35B" w14:textId="77777777" w:rsidR="0027547B" w:rsidRDefault="0027547B" w:rsidP="00083D82">
      <w:pPr>
        <w:numPr>
          <w:ilvl w:val="0"/>
          <w:numId w:val="6"/>
        </w:numPr>
        <w:spacing w:line="240" w:lineRule="atLeast"/>
        <w:ind w:left="720"/>
        <w:contextualSpacing/>
        <w:jc w:val="both"/>
        <w:rPr>
          <w:rFonts w:cs="Calibri"/>
        </w:rPr>
      </w:pPr>
      <w:r>
        <w:rPr>
          <w:rFonts w:cs="Calibri"/>
        </w:rPr>
        <w:t>En el desarrollo de las acciones de mantenimiento del sistema de calidad se ha logrado identificar que los trabajadores no realizan las acciones de documentación pertinentes en sus diferentes procesos y solo se le presta atención a este tema días antes a la realización de auditorías internas.</w:t>
      </w:r>
    </w:p>
    <w:p w14:paraId="4D3A119D" w14:textId="77777777" w:rsidR="0027547B" w:rsidRDefault="0027547B" w:rsidP="00083D82">
      <w:pPr>
        <w:numPr>
          <w:ilvl w:val="0"/>
          <w:numId w:val="6"/>
        </w:numPr>
        <w:spacing w:line="240" w:lineRule="atLeast"/>
        <w:ind w:left="720"/>
        <w:contextualSpacing/>
        <w:jc w:val="both"/>
        <w:rPr>
          <w:rFonts w:cs="Calibri"/>
        </w:rPr>
      </w:pPr>
      <w:r>
        <w:rPr>
          <w:rFonts w:cs="Calibri"/>
        </w:rPr>
        <w:t>Pese a que la empresa se encuentra certificado en su sistema de calidad, las últimas encuestas aplicadas a más de 60 trabajadores demuestran que no hay conocimiento de las actividades que se desarrollan permanentemente en función de su mantenimiento.</w:t>
      </w:r>
    </w:p>
    <w:p w14:paraId="47C29FC8" w14:textId="77777777" w:rsidR="0027547B" w:rsidRDefault="0027547B" w:rsidP="00083D82">
      <w:pPr>
        <w:numPr>
          <w:ilvl w:val="0"/>
          <w:numId w:val="6"/>
        </w:numPr>
        <w:spacing w:line="240" w:lineRule="atLeast"/>
        <w:ind w:left="720"/>
        <w:contextualSpacing/>
        <w:jc w:val="both"/>
        <w:rPr>
          <w:rFonts w:cs="Calibri"/>
        </w:rPr>
      </w:pPr>
      <w:r w:rsidRPr="00D12D0D">
        <w:rPr>
          <w:rFonts w:cs="Calibri"/>
        </w:rPr>
        <w:t>Desde el área de SST se ha identificado que a los trabajadores no les gusta participar de las jornadas de pausas activas que se realizan, al momento de ejecutarlas muchos se esconden o generan malos comentarios.</w:t>
      </w:r>
    </w:p>
    <w:p w14:paraId="10789D24" w14:textId="77777777" w:rsidR="0027547B" w:rsidRDefault="0027547B" w:rsidP="00083D82">
      <w:pPr>
        <w:numPr>
          <w:ilvl w:val="0"/>
          <w:numId w:val="6"/>
        </w:numPr>
        <w:spacing w:line="240" w:lineRule="atLeast"/>
        <w:ind w:left="720"/>
        <w:contextualSpacing/>
        <w:jc w:val="both"/>
        <w:rPr>
          <w:rFonts w:cs="Calibri"/>
        </w:rPr>
      </w:pPr>
      <w:r w:rsidRPr="00D12D0D">
        <w:rPr>
          <w:rFonts w:cs="Calibri"/>
        </w:rPr>
        <w:t xml:space="preserve">En el último año se han venido presentando quejas constantes por parte de </w:t>
      </w:r>
      <w:proofErr w:type="gramStart"/>
      <w:r w:rsidRPr="00D12D0D">
        <w:rPr>
          <w:rFonts w:cs="Calibri"/>
        </w:rPr>
        <w:t>los clientes derivadas</w:t>
      </w:r>
      <w:proofErr w:type="gramEnd"/>
      <w:r w:rsidRPr="00D12D0D">
        <w:rPr>
          <w:rFonts w:cs="Calibri"/>
        </w:rPr>
        <w:t xml:space="preserve"> de la devolución de los productos que comercializa la empresa ya que ellos refieren identificar en </w:t>
      </w:r>
      <w:proofErr w:type="gramStart"/>
      <w:r w:rsidRPr="00D12D0D">
        <w:rPr>
          <w:rFonts w:cs="Calibri"/>
        </w:rPr>
        <w:t>éstos  diferencias</w:t>
      </w:r>
      <w:proofErr w:type="gramEnd"/>
      <w:r w:rsidRPr="00D12D0D">
        <w:rPr>
          <w:rFonts w:cs="Calibri"/>
        </w:rPr>
        <w:t xml:space="preserve"> con respecto a las fichas técnicas que les llega.</w:t>
      </w:r>
    </w:p>
    <w:p w14:paraId="7E312D9D" w14:textId="77777777" w:rsidR="0027547B" w:rsidRPr="00D12D0D" w:rsidRDefault="0027547B" w:rsidP="0027547B">
      <w:pPr>
        <w:spacing w:line="240" w:lineRule="atLeast"/>
        <w:ind w:left="720"/>
        <w:contextualSpacing/>
        <w:jc w:val="both"/>
        <w:rPr>
          <w:rFonts w:cs="Calibri"/>
        </w:rPr>
      </w:pPr>
    </w:p>
    <w:p w14:paraId="596853D6" w14:textId="379A453B" w:rsidR="0027547B" w:rsidRPr="00174005" w:rsidRDefault="0027547B" w:rsidP="00174005">
      <w:pPr>
        <w:spacing w:after="0" w:line="240" w:lineRule="auto"/>
        <w:jc w:val="both"/>
        <w:rPr>
          <w:rFonts w:cs="Calibri"/>
          <w:lang w:val="es-ES"/>
        </w:rPr>
      </w:pPr>
      <w:r w:rsidRPr="00174005">
        <w:rPr>
          <w:rFonts w:cs="Calibri"/>
          <w:b/>
          <w:bCs/>
        </w:rPr>
        <w:t xml:space="preserve">Identifique tres necesidades de capacitación </w:t>
      </w:r>
      <w:r w:rsidRPr="00174005">
        <w:rPr>
          <w:rFonts w:cs="Calibri"/>
        </w:rPr>
        <w:t xml:space="preserve">propias para la empresa TERRACOTA y </w:t>
      </w:r>
      <w:r w:rsidRPr="00174005">
        <w:rPr>
          <w:rFonts w:cs="Calibri"/>
          <w:b/>
          <w:bCs/>
        </w:rPr>
        <w:t xml:space="preserve">planifique las actividades de capacitación pertinentes diligenciando la </w:t>
      </w:r>
      <w:proofErr w:type="gramStart"/>
      <w:r w:rsidRPr="00174005">
        <w:rPr>
          <w:rFonts w:cs="Calibri"/>
          <w:b/>
          <w:bCs/>
        </w:rPr>
        <w:t>plantilla</w:t>
      </w:r>
      <w:r w:rsidRPr="00174005">
        <w:rPr>
          <w:rFonts w:cs="Calibri"/>
        </w:rPr>
        <w:t xml:space="preserve">  denominada</w:t>
      </w:r>
      <w:proofErr w:type="gramEnd"/>
      <w:r w:rsidRPr="00174005">
        <w:rPr>
          <w:rFonts w:cs="Calibri"/>
        </w:rPr>
        <w:t xml:space="preserve"> “Matriz – Planeación de Actividades de Capacitación”.</w:t>
      </w:r>
    </w:p>
    <w:p w14:paraId="126523E5" w14:textId="77777777" w:rsidR="0027547B" w:rsidRPr="0027547B" w:rsidRDefault="0027547B" w:rsidP="0027547B">
      <w:pPr>
        <w:spacing w:after="0" w:line="240" w:lineRule="auto"/>
        <w:jc w:val="both"/>
        <w:rPr>
          <w:rFonts w:cs="Calibri"/>
          <w:lang w:val="es-ES"/>
        </w:rPr>
      </w:pPr>
    </w:p>
    <w:p w14:paraId="0F63258E" w14:textId="5E084A0D" w:rsidR="006310D5" w:rsidRPr="00F14D12" w:rsidRDefault="006310D5" w:rsidP="002E44BB">
      <w:pPr>
        <w:spacing w:after="0" w:line="240" w:lineRule="auto"/>
        <w:jc w:val="both"/>
        <w:rPr>
          <w:rFonts w:cs="Calibri"/>
          <w:b/>
          <w:i/>
        </w:rPr>
      </w:pPr>
      <w:r w:rsidRPr="00F14D12">
        <w:rPr>
          <w:rFonts w:cs="Calibri"/>
          <w:b/>
          <w:i/>
        </w:rPr>
        <w:t xml:space="preserve">Esta actividad </w:t>
      </w:r>
      <w:r w:rsidR="00221A85">
        <w:rPr>
          <w:rFonts w:cs="Calibri"/>
          <w:b/>
          <w:i/>
        </w:rPr>
        <w:t xml:space="preserve">se </w:t>
      </w:r>
      <w:proofErr w:type="spellStart"/>
      <w:r w:rsidR="00221A85">
        <w:rPr>
          <w:rFonts w:cs="Calibri"/>
          <w:b/>
          <w:i/>
        </w:rPr>
        <w:t>evalua</w:t>
      </w:r>
      <w:proofErr w:type="spellEnd"/>
      <w:r w:rsidR="00221A85">
        <w:rPr>
          <w:rFonts w:cs="Calibri"/>
          <w:b/>
          <w:i/>
        </w:rPr>
        <w:t xml:space="preserve"> tomando como referencia el instrumento de evaluación</w:t>
      </w:r>
      <w:r w:rsidRPr="00F14D12">
        <w:rPr>
          <w:rFonts w:cs="Calibri"/>
          <w:b/>
          <w:i/>
        </w:rPr>
        <w:t xml:space="preserve"> IE 01 – G1</w:t>
      </w:r>
    </w:p>
    <w:p w14:paraId="69A4616B" w14:textId="77777777" w:rsidR="006310D5" w:rsidRDefault="006310D5" w:rsidP="006310D5">
      <w:pPr>
        <w:spacing w:after="0" w:line="240" w:lineRule="auto"/>
        <w:jc w:val="both"/>
        <w:rPr>
          <w:rFonts w:cs="Calibri"/>
          <w:b/>
        </w:rPr>
      </w:pPr>
    </w:p>
    <w:p w14:paraId="23BBEB8B" w14:textId="7B480431" w:rsidR="00221A85" w:rsidRDefault="00221A85" w:rsidP="006310D5">
      <w:pPr>
        <w:spacing w:after="0" w:line="240" w:lineRule="auto"/>
        <w:jc w:val="both"/>
        <w:rPr>
          <w:rFonts w:cs="Calibri"/>
          <w:b/>
        </w:rPr>
      </w:pPr>
    </w:p>
    <w:bookmarkEnd w:id="3"/>
    <w:p w14:paraId="0AF91D9F" w14:textId="77777777" w:rsidR="00221A85" w:rsidRDefault="0019776D" w:rsidP="006310D5">
      <w:pPr>
        <w:spacing w:after="0" w:line="240" w:lineRule="auto"/>
        <w:jc w:val="both"/>
        <w:rPr>
          <w:rFonts w:cs="Calibri"/>
          <w:b/>
        </w:rPr>
      </w:pPr>
      <w:r>
        <w:rPr>
          <w:rFonts w:cs="Calibri"/>
          <w:b/>
        </w:rPr>
        <w:t xml:space="preserve">Actividad </w:t>
      </w:r>
      <w:r w:rsidR="00221A85">
        <w:rPr>
          <w:rFonts w:cs="Calibri"/>
          <w:b/>
        </w:rPr>
        <w:t>de Transferencia N°2:</w:t>
      </w:r>
    </w:p>
    <w:p w14:paraId="7F15378A" w14:textId="77777777" w:rsidR="00221A85" w:rsidRDefault="00221A85" w:rsidP="006310D5">
      <w:pPr>
        <w:spacing w:after="0" w:line="240" w:lineRule="auto"/>
        <w:jc w:val="both"/>
        <w:rPr>
          <w:rFonts w:cs="Calibri"/>
        </w:rPr>
      </w:pPr>
    </w:p>
    <w:p w14:paraId="5F1BF64B" w14:textId="34F86E5E" w:rsidR="008E69DE" w:rsidRPr="00FA3D97" w:rsidRDefault="00221A85" w:rsidP="00FA3D97">
      <w:pPr>
        <w:spacing w:after="0" w:line="240" w:lineRule="auto"/>
        <w:jc w:val="both"/>
        <w:rPr>
          <w:rFonts w:cs="Calibri"/>
        </w:rPr>
      </w:pPr>
      <w:bookmarkStart w:id="4" w:name="_Hlk66045224"/>
      <w:r w:rsidRPr="00FA3D97">
        <w:rPr>
          <w:rFonts w:cs="Calibri"/>
        </w:rPr>
        <w:t>Prepare</w:t>
      </w:r>
      <w:r w:rsidR="00FA3D97" w:rsidRPr="00FA3D97">
        <w:rPr>
          <w:rFonts w:cs="Calibri"/>
        </w:rPr>
        <w:t>, ejecute y grabe en un</w:t>
      </w:r>
      <w:r w:rsidR="006310D5" w:rsidRPr="00FA3D97">
        <w:rPr>
          <w:rFonts w:cs="Calibri"/>
        </w:rPr>
        <w:t xml:space="preserve"> video de máximo 15 minutos en el que </w:t>
      </w:r>
      <w:r w:rsidR="00FA3D97" w:rsidRPr="00FA3D97">
        <w:rPr>
          <w:rFonts w:cs="Calibri"/>
        </w:rPr>
        <w:t xml:space="preserve">desarrolle una </w:t>
      </w:r>
      <w:r w:rsidR="006310D5" w:rsidRPr="00FA3D97">
        <w:rPr>
          <w:rFonts w:cs="Calibri"/>
        </w:rPr>
        <w:t>actividad de capacitación</w:t>
      </w:r>
      <w:r w:rsidR="008E69DE" w:rsidRPr="00FA3D97">
        <w:rPr>
          <w:rFonts w:cs="Calibri"/>
        </w:rPr>
        <w:t xml:space="preserve"> que cumpla con los siguientes criterios:</w:t>
      </w:r>
    </w:p>
    <w:p w14:paraId="62F79136" w14:textId="77777777" w:rsidR="008E69DE" w:rsidRPr="00221A85" w:rsidRDefault="008E69DE" w:rsidP="00221A85">
      <w:pPr>
        <w:spacing w:after="0" w:line="240" w:lineRule="auto"/>
        <w:jc w:val="both"/>
        <w:rPr>
          <w:rFonts w:cs="Calibri"/>
        </w:rPr>
      </w:pPr>
    </w:p>
    <w:p w14:paraId="7D6EC04C" w14:textId="345EBEAD" w:rsidR="008E69DE" w:rsidRDefault="008E69DE" w:rsidP="00083D82">
      <w:pPr>
        <w:pStyle w:val="Prrafodelista"/>
        <w:numPr>
          <w:ilvl w:val="0"/>
          <w:numId w:val="24"/>
        </w:numPr>
        <w:spacing w:after="0" w:line="240" w:lineRule="auto"/>
        <w:ind w:left="360"/>
        <w:jc w:val="both"/>
        <w:rPr>
          <w:rFonts w:ascii="Calibri" w:hAnsi="Calibri" w:cs="Calibri"/>
          <w:sz w:val="24"/>
          <w:szCs w:val="24"/>
        </w:rPr>
      </w:pPr>
      <w:r w:rsidRPr="008E69DE">
        <w:rPr>
          <w:rFonts w:ascii="Calibri" w:hAnsi="Calibri" w:cs="Calibri"/>
          <w:sz w:val="24"/>
          <w:szCs w:val="24"/>
        </w:rPr>
        <w:t>Como tema de capacitación deberá desarrollar “Generalidades, medidas de prevención y directrices municipales establecidas actualmente para el manejo de la emergencia sanitaria COVID 19 en la ciudad de Manizales”.</w:t>
      </w:r>
    </w:p>
    <w:p w14:paraId="31C5CF4F" w14:textId="29B94AD7" w:rsidR="0027547B" w:rsidRDefault="0027547B" w:rsidP="0027547B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0915E58" w14:textId="6D1CC4ED" w:rsidR="008E69DE" w:rsidRDefault="008E69DE" w:rsidP="00083D82">
      <w:pPr>
        <w:pStyle w:val="Prrafodelista"/>
        <w:numPr>
          <w:ilvl w:val="0"/>
          <w:numId w:val="24"/>
        </w:numPr>
        <w:spacing w:after="0" w:line="240" w:lineRule="auto"/>
        <w:ind w:left="360"/>
        <w:jc w:val="both"/>
        <w:rPr>
          <w:rFonts w:ascii="Calibri" w:hAnsi="Calibri" w:cs="Calibri"/>
          <w:sz w:val="24"/>
          <w:szCs w:val="24"/>
        </w:rPr>
      </w:pPr>
      <w:r w:rsidRPr="008E69DE">
        <w:rPr>
          <w:rFonts w:ascii="Calibri" w:hAnsi="Calibri" w:cs="Calibri"/>
          <w:sz w:val="24"/>
          <w:szCs w:val="24"/>
        </w:rPr>
        <w:t>Diligencie la siguiente plantilla</w:t>
      </w:r>
      <w:r w:rsidR="0027547B">
        <w:rPr>
          <w:rFonts w:ascii="Calibri" w:hAnsi="Calibri" w:cs="Calibri"/>
          <w:sz w:val="24"/>
          <w:szCs w:val="24"/>
        </w:rPr>
        <w:t xml:space="preserve"> de planeación de la actividad teniendo en cuenta:</w:t>
      </w:r>
    </w:p>
    <w:p w14:paraId="35DDDD29" w14:textId="77777777" w:rsidR="0027547B" w:rsidRDefault="0027547B" w:rsidP="0027547B">
      <w:pPr>
        <w:pStyle w:val="Prrafodelista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1702C3" w14:textId="53A46EBC" w:rsidR="0027547B" w:rsidRPr="0027547B" w:rsidRDefault="0027547B" w:rsidP="00083D82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Proponer </w:t>
      </w:r>
      <w:r w:rsidRPr="0027547B">
        <w:rPr>
          <w:rFonts w:ascii="Calibri" w:hAnsi="Calibri" w:cs="Calibri"/>
          <w:sz w:val="24"/>
          <w:szCs w:val="24"/>
        </w:rPr>
        <w:t>una actividad de apertura aplicando una técnica didáctica mediada por el juego en la que logre motivar a los participantes, así mismo con la que logre identificar que conocimientos previos tienen éstos respecto al desarrollo del tema que usted les va a orientar.</w:t>
      </w:r>
    </w:p>
    <w:p w14:paraId="49D1D8BE" w14:textId="39EBEE23" w:rsidR="0027547B" w:rsidRPr="0027547B" w:rsidRDefault="0027547B" w:rsidP="00083D82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Proponer</w:t>
      </w:r>
      <w:r w:rsidRPr="0027547B">
        <w:rPr>
          <w:rFonts w:ascii="Calibri" w:hAnsi="Calibri" w:cs="Calibri"/>
          <w:sz w:val="24"/>
          <w:szCs w:val="24"/>
        </w:rPr>
        <w:t xml:space="preserve"> una actividad de desarrollo en la que presente el tema objeto de la capacitación utilizando una técnica didáctica participativa (es decir que involucre a los asistentes).</w:t>
      </w:r>
    </w:p>
    <w:p w14:paraId="1274CC10" w14:textId="51BCA0CD" w:rsidR="0027547B" w:rsidRPr="0027547B" w:rsidRDefault="0027547B" w:rsidP="00083D82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Proponer</w:t>
      </w:r>
      <w:r w:rsidRPr="0027547B">
        <w:rPr>
          <w:rFonts w:ascii="Calibri" w:hAnsi="Calibri" w:cs="Calibri"/>
          <w:sz w:val="24"/>
          <w:szCs w:val="24"/>
        </w:rPr>
        <w:t xml:space="preserve"> una actividad de cierre utilizando una técnica didáctica que le permita concluir el tema objeto de la capacitación al tiempo que le posibilita evaluar los contenidos desarrollados a los asistentes.</w:t>
      </w:r>
    </w:p>
    <w:p w14:paraId="25C54FE4" w14:textId="696E5D32" w:rsidR="0027547B" w:rsidRPr="008E69DE" w:rsidRDefault="0027547B" w:rsidP="00083D82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Proponer</w:t>
      </w:r>
      <w:r w:rsidRPr="008E69DE">
        <w:rPr>
          <w:rFonts w:ascii="Calibri" w:hAnsi="Calibri" w:cs="Calibri"/>
          <w:sz w:val="24"/>
          <w:szCs w:val="24"/>
        </w:rPr>
        <w:t xml:space="preserve"> recursos didácticos que permitan una mayor apropiación y participación de los asistentes.</w:t>
      </w:r>
    </w:p>
    <w:p w14:paraId="03BBB47C" w14:textId="75A2E27F" w:rsidR="0027547B" w:rsidRDefault="0027547B" w:rsidP="0027547B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sz w:val="24"/>
          <w:szCs w:val="24"/>
        </w:rPr>
      </w:pPr>
    </w:p>
    <w:p w14:paraId="04D8080B" w14:textId="6EB942AB" w:rsidR="006E7CBE" w:rsidRDefault="006E7CBE" w:rsidP="0027547B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sz w:val="24"/>
          <w:szCs w:val="24"/>
        </w:rPr>
      </w:pPr>
    </w:p>
    <w:p w14:paraId="6BFECCC1" w14:textId="77777777" w:rsidR="006E7CBE" w:rsidRDefault="006E7CBE" w:rsidP="0027547B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3"/>
        <w:gridCol w:w="1616"/>
        <w:gridCol w:w="1975"/>
        <w:gridCol w:w="1712"/>
        <w:gridCol w:w="2213"/>
      </w:tblGrid>
      <w:tr w:rsidR="008E69DE" w:rsidRPr="008E69DE" w14:paraId="45ED6B82" w14:textId="77777777" w:rsidTr="0027547B">
        <w:trPr>
          <w:jc w:val="right"/>
        </w:trPr>
        <w:tc>
          <w:tcPr>
            <w:tcW w:w="8080" w:type="dxa"/>
            <w:gridSpan w:val="5"/>
          </w:tcPr>
          <w:p w14:paraId="152B7D6B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6E261480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DD01A0">
              <w:rPr>
                <w:rFonts w:cs="Calibri"/>
                <w:b/>
                <w:sz w:val="20"/>
                <w:szCs w:val="20"/>
              </w:rPr>
              <w:t>Tema de la actividad:</w:t>
            </w:r>
          </w:p>
        </w:tc>
      </w:tr>
      <w:tr w:rsidR="008E69DE" w:rsidRPr="008E69DE" w14:paraId="61716F8A" w14:textId="77777777" w:rsidTr="0027547B">
        <w:trPr>
          <w:jc w:val="right"/>
        </w:trPr>
        <w:tc>
          <w:tcPr>
            <w:tcW w:w="8080" w:type="dxa"/>
            <w:gridSpan w:val="5"/>
          </w:tcPr>
          <w:p w14:paraId="407738C1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48D9AA92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DD01A0">
              <w:rPr>
                <w:rFonts w:cs="Calibri"/>
                <w:b/>
                <w:sz w:val="20"/>
                <w:szCs w:val="20"/>
              </w:rPr>
              <w:t>Objetivo:</w:t>
            </w:r>
          </w:p>
        </w:tc>
      </w:tr>
      <w:tr w:rsidR="008E69DE" w:rsidRPr="008E69DE" w14:paraId="1557AFE8" w14:textId="77777777" w:rsidTr="0027547B">
        <w:trPr>
          <w:jc w:val="right"/>
        </w:trPr>
        <w:tc>
          <w:tcPr>
            <w:tcW w:w="8080" w:type="dxa"/>
            <w:gridSpan w:val="5"/>
          </w:tcPr>
          <w:p w14:paraId="38C91782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050B1600" w14:textId="1A8A2279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DD01A0">
              <w:rPr>
                <w:rFonts w:cs="Calibri"/>
                <w:b/>
                <w:sz w:val="20"/>
                <w:szCs w:val="20"/>
              </w:rPr>
              <w:t>Participantes:</w:t>
            </w:r>
            <w:r w:rsidR="00FA3D97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FA3D97" w:rsidRPr="00FA3D97">
              <w:rPr>
                <w:rFonts w:cs="Calibri"/>
                <w:bCs/>
                <w:sz w:val="20"/>
                <w:szCs w:val="20"/>
              </w:rPr>
              <w:t xml:space="preserve">Relacione aquí </w:t>
            </w:r>
            <w:r w:rsidR="00FA3D97">
              <w:rPr>
                <w:rFonts w:cs="Calibri"/>
                <w:bCs/>
                <w:sz w:val="20"/>
                <w:szCs w:val="20"/>
              </w:rPr>
              <w:t xml:space="preserve">el </w:t>
            </w:r>
            <w:r w:rsidR="00FA3D97" w:rsidRPr="00FA3D97">
              <w:rPr>
                <w:rFonts w:cs="Calibri"/>
                <w:bCs/>
                <w:sz w:val="20"/>
                <w:szCs w:val="20"/>
              </w:rPr>
              <w:t>tipo de personas participan de la actividad (amigos, familiares, trabajadores, entre otros)</w:t>
            </w:r>
          </w:p>
        </w:tc>
      </w:tr>
      <w:tr w:rsidR="008E69DE" w:rsidRPr="008E69DE" w14:paraId="7DD66EB9" w14:textId="77777777" w:rsidTr="0027547B">
        <w:trPr>
          <w:jc w:val="right"/>
        </w:trPr>
        <w:tc>
          <w:tcPr>
            <w:tcW w:w="8080" w:type="dxa"/>
            <w:gridSpan w:val="5"/>
          </w:tcPr>
          <w:p w14:paraId="600409B5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15F547F6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DD01A0">
              <w:rPr>
                <w:rFonts w:cs="Calibri"/>
                <w:b/>
                <w:sz w:val="20"/>
                <w:szCs w:val="20"/>
              </w:rPr>
              <w:t>Responsable en la Ejecución del Taller:</w:t>
            </w:r>
          </w:p>
        </w:tc>
      </w:tr>
      <w:tr w:rsidR="008E69DE" w:rsidRPr="008E69DE" w14:paraId="585418CD" w14:textId="77777777" w:rsidTr="0027547B">
        <w:trPr>
          <w:jc w:val="right"/>
        </w:trPr>
        <w:tc>
          <w:tcPr>
            <w:tcW w:w="4155" w:type="dxa"/>
            <w:gridSpan w:val="3"/>
          </w:tcPr>
          <w:p w14:paraId="26629E8D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30695E11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DD01A0">
              <w:rPr>
                <w:rFonts w:cs="Calibri"/>
                <w:b/>
                <w:sz w:val="20"/>
                <w:szCs w:val="20"/>
              </w:rPr>
              <w:t>Fecha:</w:t>
            </w:r>
          </w:p>
        </w:tc>
        <w:tc>
          <w:tcPr>
            <w:tcW w:w="3925" w:type="dxa"/>
            <w:gridSpan w:val="2"/>
          </w:tcPr>
          <w:p w14:paraId="554A79A8" w14:textId="77777777" w:rsidR="008E69DE" w:rsidRPr="00DD01A0" w:rsidRDefault="008E69DE" w:rsidP="008E69DE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  <w:p w14:paraId="252A06D0" w14:textId="77777777" w:rsidR="008E69DE" w:rsidRPr="00DD01A0" w:rsidRDefault="008E69DE" w:rsidP="008E69DE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D01A0">
              <w:rPr>
                <w:rFonts w:cs="Calibri"/>
                <w:b/>
                <w:sz w:val="20"/>
                <w:szCs w:val="20"/>
              </w:rPr>
              <w:t>Lugar:</w:t>
            </w:r>
          </w:p>
        </w:tc>
      </w:tr>
      <w:tr w:rsidR="008E69DE" w:rsidRPr="008E69DE" w14:paraId="30786228" w14:textId="77777777" w:rsidTr="0027547B">
        <w:trPr>
          <w:jc w:val="right"/>
        </w:trPr>
        <w:tc>
          <w:tcPr>
            <w:tcW w:w="564" w:type="dxa"/>
          </w:tcPr>
          <w:p w14:paraId="2D485601" w14:textId="77777777" w:rsidR="008E69DE" w:rsidRPr="00DD01A0" w:rsidRDefault="008E69DE" w:rsidP="008E69D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B181C8F" w14:textId="77777777" w:rsidR="008E69DE" w:rsidRPr="00DD01A0" w:rsidRDefault="008E69DE" w:rsidP="008E69D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DD01A0">
              <w:rPr>
                <w:rFonts w:cs="Calibri"/>
                <w:b/>
                <w:sz w:val="20"/>
                <w:szCs w:val="20"/>
              </w:rPr>
              <w:t>Tiempo</w:t>
            </w:r>
          </w:p>
        </w:tc>
        <w:tc>
          <w:tcPr>
            <w:tcW w:w="5303" w:type="dxa"/>
            <w:gridSpan w:val="3"/>
          </w:tcPr>
          <w:p w14:paraId="770C7CA0" w14:textId="77777777" w:rsidR="008E69DE" w:rsidRPr="00DD01A0" w:rsidRDefault="008E69DE" w:rsidP="008E69D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5160ECC" w14:textId="77777777" w:rsidR="008E69DE" w:rsidRPr="00DD01A0" w:rsidRDefault="008E69DE" w:rsidP="008E69D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DD01A0">
              <w:rPr>
                <w:rFonts w:cs="Calibri"/>
                <w:b/>
                <w:sz w:val="20"/>
                <w:szCs w:val="20"/>
              </w:rPr>
              <w:t>Descripción de las Técnicas y Subtemas a Desarrollar</w:t>
            </w:r>
          </w:p>
        </w:tc>
        <w:tc>
          <w:tcPr>
            <w:tcW w:w="2213" w:type="dxa"/>
          </w:tcPr>
          <w:p w14:paraId="2A426793" w14:textId="77777777" w:rsidR="008E69DE" w:rsidRPr="00DD01A0" w:rsidRDefault="008E69DE" w:rsidP="008E69D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508C4679" w14:textId="77777777" w:rsidR="008E69DE" w:rsidRPr="00DD01A0" w:rsidRDefault="008E69DE" w:rsidP="008E69D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DD01A0">
              <w:rPr>
                <w:rFonts w:cs="Calibri"/>
                <w:b/>
                <w:sz w:val="20"/>
                <w:szCs w:val="20"/>
              </w:rPr>
              <w:t>Recursos Didácticos</w:t>
            </w:r>
          </w:p>
        </w:tc>
      </w:tr>
      <w:tr w:rsidR="008E69DE" w:rsidRPr="008E69DE" w14:paraId="3A428D6A" w14:textId="77777777" w:rsidTr="0027547B">
        <w:trPr>
          <w:jc w:val="right"/>
        </w:trPr>
        <w:tc>
          <w:tcPr>
            <w:tcW w:w="564" w:type="dxa"/>
          </w:tcPr>
          <w:p w14:paraId="155A55FA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16" w:type="dxa"/>
          </w:tcPr>
          <w:p w14:paraId="45A10933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4DEAB7E7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DD01A0">
              <w:rPr>
                <w:rFonts w:cs="Calibri"/>
                <w:b/>
                <w:sz w:val="20"/>
                <w:szCs w:val="20"/>
              </w:rPr>
              <w:t>INICIO</w:t>
            </w:r>
          </w:p>
        </w:tc>
        <w:tc>
          <w:tcPr>
            <w:tcW w:w="3687" w:type="dxa"/>
            <w:gridSpan w:val="2"/>
          </w:tcPr>
          <w:p w14:paraId="409DF29C" w14:textId="77777777" w:rsidR="008E69DE" w:rsidRPr="00DD01A0" w:rsidRDefault="008E69DE" w:rsidP="008E69D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13" w:type="dxa"/>
          </w:tcPr>
          <w:p w14:paraId="06710E69" w14:textId="77777777" w:rsidR="008E69DE" w:rsidRPr="00DD01A0" w:rsidRDefault="008E69DE" w:rsidP="008E69D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8E69DE" w:rsidRPr="008E69DE" w14:paraId="08EC54D7" w14:textId="77777777" w:rsidTr="0027547B">
        <w:trPr>
          <w:jc w:val="right"/>
        </w:trPr>
        <w:tc>
          <w:tcPr>
            <w:tcW w:w="564" w:type="dxa"/>
          </w:tcPr>
          <w:p w14:paraId="2637E8FC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16" w:type="dxa"/>
          </w:tcPr>
          <w:p w14:paraId="49F1DE58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5EEBA4CB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DD01A0">
              <w:rPr>
                <w:rFonts w:cs="Calibri"/>
                <w:b/>
                <w:sz w:val="20"/>
                <w:szCs w:val="20"/>
              </w:rPr>
              <w:t>DESARROLLO</w:t>
            </w:r>
          </w:p>
        </w:tc>
        <w:tc>
          <w:tcPr>
            <w:tcW w:w="3687" w:type="dxa"/>
            <w:gridSpan w:val="2"/>
          </w:tcPr>
          <w:p w14:paraId="111DDCE3" w14:textId="77777777" w:rsidR="008E69DE" w:rsidRPr="00DD01A0" w:rsidRDefault="008E69DE" w:rsidP="008E69D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13" w:type="dxa"/>
          </w:tcPr>
          <w:p w14:paraId="41AF9B79" w14:textId="77777777" w:rsidR="008E69DE" w:rsidRPr="00DD01A0" w:rsidRDefault="008E69DE" w:rsidP="008E69D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8E69DE" w:rsidRPr="008E69DE" w14:paraId="63D0FB11" w14:textId="77777777" w:rsidTr="0027547B">
        <w:trPr>
          <w:jc w:val="right"/>
        </w:trPr>
        <w:tc>
          <w:tcPr>
            <w:tcW w:w="564" w:type="dxa"/>
          </w:tcPr>
          <w:p w14:paraId="6D7F7473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16" w:type="dxa"/>
          </w:tcPr>
          <w:p w14:paraId="4DA35065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0D500CD5" w14:textId="77777777" w:rsidR="008E69DE" w:rsidRPr="00DD01A0" w:rsidRDefault="008E69DE" w:rsidP="008E69DE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DD01A0">
              <w:rPr>
                <w:rFonts w:cs="Calibri"/>
                <w:b/>
                <w:sz w:val="20"/>
                <w:szCs w:val="20"/>
              </w:rPr>
              <w:t>CIERRE</w:t>
            </w:r>
          </w:p>
        </w:tc>
        <w:tc>
          <w:tcPr>
            <w:tcW w:w="3687" w:type="dxa"/>
            <w:gridSpan w:val="2"/>
          </w:tcPr>
          <w:p w14:paraId="53090E8F" w14:textId="77777777" w:rsidR="008E69DE" w:rsidRPr="00DD01A0" w:rsidRDefault="008E69DE" w:rsidP="008E69D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13" w:type="dxa"/>
          </w:tcPr>
          <w:p w14:paraId="1D807338" w14:textId="77777777" w:rsidR="008E69DE" w:rsidRPr="00DD01A0" w:rsidRDefault="008E69DE" w:rsidP="008E69D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0B86491E" w14:textId="77777777" w:rsidR="0027547B" w:rsidRDefault="0027547B" w:rsidP="0027547B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65A0CF23" w14:textId="0B35DC2B" w:rsidR="0027547B" w:rsidRDefault="0027547B" w:rsidP="00083D82">
      <w:pPr>
        <w:pStyle w:val="Prrafodelista"/>
        <w:numPr>
          <w:ilvl w:val="0"/>
          <w:numId w:val="24"/>
        </w:numPr>
        <w:spacing w:after="0" w:line="240" w:lineRule="auto"/>
        <w:ind w:left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Ejecute la actividad de capacitación de acuerdo con la planeación propuesta, también tenga en cuenta:</w:t>
      </w:r>
    </w:p>
    <w:p w14:paraId="65375F2F" w14:textId="77777777" w:rsidR="0027547B" w:rsidRDefault="0027547B" w:rsidP="0027547B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B9F7194" w14:textId="01D98785" w:rsidR="0027547B" w:rsidRPr="0027547B" w:rsidRDefault="00D03060" w:rsidP="00083D82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El </w:t>
      </w:r>
      <w:r w:rsidR="0027547B" w:rsidRPr="0027547B">
        <w:rPr>
          <w:rFonts w:ascii="Calibri" w:hAnsi="Calibri" w:cs="Calibri"/>
          <w:sz w:val="24"/>
          <w:szCs w:val="24"/>
        </w:rPr>
        <w:t>buen uso del lenguaje, tono de la voz y una adecuada presentación personal haciendo uso del uniforme Sena (si lo tiene).</w:t>
      </w:r>
    </w:p>
    <w:p w14:paraId="3999680F" w14:textId="77777777" w:rsidR="0027547B" w:rsidRPr="0027547B" w:rsidRDefault="0027547B" w:rsidP="0027547B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CB2E7E8" w14:textId="227690B0" w:rsidR="00FA3D97" w:rsidRPr="0027547B" w:rsidRDefault="008E69DE" w:rsidP="00083D82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7547B">
        <w:rPr>
          <w:rFonts w:ascii="Calibri" w:hAnsi="Calibri" w:cs="Calibri"/>
          <w:sz w:val="24"/>
          <w:szCs w:val="24"/>
        </w:rPr>
        <w:t>Esta evidencia deberá quedar grabada en un video de MAXIMO de 15 minutos, el cual deberá compartir a través de</w:t>
      </w:r>
      <w:r w:rsidR="00FA3D97" w:rsidRPr="0027547B">
        <w:rPr>
          <w:rFonts w:ascii="Calibri" w:hAnsi="Calibri" w:cs="Calibri"/>
          <w:sz w:val="24"/>
          <w:szCs w:val="24"/>
        </w:rPr>
        <w:t xml:space="preserve"> la herramienta WhatsApp a la instructora.</w:t>
      </w:r>
    </w:p>
    <w:p w14:paraId="6E1172C4" w14:textId="77777777" w:rsidR="00FA3D97" w:rsidRPr="0027547B" w:rsidRDefault="00FA3D97" w:rsidP="00FA3D97">
      <w:pPr>
        <w:pStyle w:val="Prrafodelista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8C0FD06" w14:textId="0673E3D2" w:rsidR="008E69DE" w:rsidRPr="00FA3D97" w:rsidRDefault="00FA3D97" w:rsidP="008E69DE">
      <w:pPr>
        <w:pStyle w:val="Prrafodelista"/>
        <w:rPr>
          <w:rFonts w:ascii="Calibri" w:hAnsi="Calibri" w:cs="Calibri"/>
          <w:sz w:val="24"/>
          <w:szCs w:val="24"/>
        </w:rPr>
      </w:pPr>
      <w:r w:rsidRPr="00FA3D97">
        <w:rPr>
          <w:rFonts w:ascii="Calibri" w:hAnsi="Calibri" w:cs="Calibri"/>
          <w:b/>
          <w:i/>
        </w:rPr>
        <w:t xml:space="preserve">Esta actividad se </w:t>
      </w:r>
      <w:proofErr w:type="spellStart"/>
      <w:r w:rsidRPr="00FA3D97">
        <w:rPr>
          <w:rFonts w:ascii="Calibri" w:hAnsi="Calibri" w:cs="Calibri"/>
          <w:b/>
          <w:i/>
        </w:rPr>
        <w:t>evalua</w:t>
      </w:r>
      <w:proofErr w:type="spellEnd"/>
      <w:r w:rsidRPr="00FA3D97">
        <w:rPr>
          <w:rFonts w:ascii="Calibri" w:hAnsi="Calibri" w:cs="Calibri"/>
          <w:b/>
          <w:i/>
        </w:rPr>
        <w:t xml:space="preserve"> tomando como referencia el instrumento de evaluación IE 0</w:t>
      </w:r>
      <w:r>
        <w:rPr>
          <w:rFonts w:ascii="Calibri" w:hAnsi="Calibri" w:cs="Calibri"/>
          <w:b/>
          <w:i/>
        </w:rPr>
        <w:t>2</w:t>
      </w:r>
      <w:r w:rsidRPr="00FA3D97">
        <w:rPr>
          <w:rFonts w:ascii="Calibri" w:hAnsi="Calibri" w:cs="Calibri"/>
          <w:b/>
          <w:i/>
        </w:rPr>
        <w:t xml:space="preserve"> – G1</w:t>
      </w:r>
    </w:p>
    <w:bookmarkEnd w:id="4"/>
    <w:p w14:paraId="150E0D44" w14:textId="77777777" w:rsidR="00DD01A0" w:rsidRDefault="00DD01A0" w:rsidP="006310D5">
      <w:pPr>
        <w:spacing w:after="0" w:line="240" w:lineRule="auto"/>
        <w:jc w:val="both"/>
        <w:rPr>
          <w:rFonts w:asciiTheme="majorHAnsi" w:hAnsiTheme="majorHAnsi" w:cs="Calibri"/>
          <w:b/>
          <w:color w:val="000000" w:themeColor="text1"/>
        </w:rPr>
      </w:pPr>
    </w:p>
    <w:p w14:paraId="57AB5B1E" w14:textId="77777777" w:rsidR="006310D5" w:rsidRPr="00DF1F31" w:rsidRDefault="006310D5" w:rsidP="006310D5">
      <w:pPr>
        <w:spacing w:after="0" w:line="240" w:lineRule="auto"/>
        <w:jc w:val="both"/>
        <w:rPr>
          <w:rFonts w:asciiTheme="majorHAnsi" w:hAnsiTheme="majorHAnsi" w:cs="Calibri"/>
          <w:b/>
          <w:color w:val="000000" w:themeColor="text1"/>
        </w:rPr>
      </w:pPr>
      <w:r w:rsidRPr="00DF1F31">
        <w:rPr>
          <w:rFonts w:asciiTheme="majorHAnsi" w:hAnsiTheme="majorHAnsi" w:cs="Calibri"/>
          <w:b/>
          <w:color w:val="000000" w:themeColor="text1"/>
        </w:rPr>
        <w:lastRenderedPageBreak/>
        <w:t>4. ACTIVIDADES DE EVALUACIÓN</w:t>
      </w:r>
    </w:p>
    <w:p w14:paraId="63D38183" w14:textId="77777777" w:rsidR="006310D5" w:rsidRPr="00861178" w:rsidRDefault="006310D5" w:rsidP="006310D5">
      <w:pPr>
        <w:spacing w:after="0" w:line="240" w:lineRule="auto"/>
        <w:jc w:val="both"/>
        <w:rPr>
          <w:rFonts w:cs="Calibri"/>
          <w:b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14"/>
        <w:gridCol w:w="2551"/>
        <w:gridCol w:w="3163"/>
      </w:tblGrid>
      <w:tr w:rsidR="006310D5" w:rsidRPr="00861178" w14:paraId="24EA71EF" w14:textId="77777777" w:rsidTr="00811067">
        <w:trPr>
          <w:trHeight w:val="554"/>
        </w:trPr>
        <w:tc>
          <w:tcPr>
            <w:tcW w:w="3114" w:type="dxa"/>
            <w:shd w:val="clear" w:color="auto" w:fill="A6A6A6" w:themeFill="background1" w:themeFillShade="A6"/>
          </w:tcPr>
          <w:p w14:paraId="441C62D8" w14:textId="77777777" w:rsidR="006310D5" w:rsidRPr="00861178" w:rsidRDefault="006310D5" w:rsidP="00811067">
            <w:pPr>
              <w:spacing w:after="0" w:line="240" w:lineRule="auto"/>
              <w:contextualSpacing/>
              <w:jc w:val="center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Evidencias de Aprendizaje</w:t>
            </w:r>
          </w:p>
        </w:tc>
        <w:tc>
          <w:tcPr>
            <w:tcW w:w="2551" w:type="dxa"/>
            <w:shd w:val="clear" w:color="auto" w:fill="A6A6A6" w:themeFill="background1" w:themeFillShade="A6"/>
          </w:tcPr>
          <w:p w14:paraId="1008D3A9" w14:textId="77777777" w:rsidR="006310D5" w:rsidRPr="00861178" w:rsidRDefault="006310D5" w:rsidP="00811067">
            <w:pPr>
              <w:spacing w:after="0" w:line="240" w:lineRule="auto"/>
              <w:contextualSpacing/>
              <w:jc w:val="center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Criterios de Evaluación</w:t>
            </w:r>
          </w:p>
        </w:tc>
        <w:tc>
          <w:tcPr>
            <w:tcW w:w="3163" w:type="dxa"/>
            <w:shd w:val="clear" w:color="auto" w:fill="A6A6A6" w:themeFill="background1" w:themeFillShade="A6"/>
          </w:tcPr>
          <w:p w14:paraId="3DACB00B" w14:textId="77777777" w:rsidR="006310D5" w:rsidRPr="00861178" w:rsidRDefault="006310D5" w:rsidP="00811067">
            <w:pPr>
              <w:spacing w:after="0" w:line="240" w:lineRule="auto"/>
              <w:contextualSpacing/>
              <w:jc w:val="center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Técnicas e Instrumentos de Evaluación</w:t>
            </w:r>
          </w:p>
        </w:tc>
      </w:tr>
      <w:tr w:rsidR="006310D5" w:rsidRPr="00861178" w14:paraId="0CCC8067" w14:textId="77777777" w:rsidTr="00811067">
        <w:trPr>
          <w:trHeight w:val="1625"/>
        </w:trPr>
        <w:tc>
          <w:tcPr>
            <w:tcW w:w="3114" w:type="dxa"/>
          </w:tcPr>
          <w:p w14:paraId="5121B2CB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14D4EED7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  <w:r w:rsidRPr="00F14D12">
              <w:rPr>
                <w:rFonts w:cs="Calibri"/>
                <w:b/>
                <w:sz w:val="20"/>
                <w:szCs w:val="20"/>
              </w:rPr>
              <w:t>Evidencias de Producto:</w:t>
            </w:r>
          </w:p>
          <w:p w14:paraId="47DB6075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461044BE" w14:textId="77777777" w:rsidR="006310D5" w:rsidRPr="0091713E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Trabajo escrito: </w:t>
            </w:r>
            <w:r w:rsidRPr="0091713E">
              <w:rPr>
                <w:rFonts w:cs="Calibri"/>
                <w:sz w:val="20"/>
                <w:szCs w:val="20"/>
              </w:rPr>
              <w:t xml:space="preserve">Matriz Excel </w:t>
            </w:r>
            <w:r>
              <w:rPr>
                <w:rFonts w:cs="Calibri"/>
                <w:sz w:val="20"/>
                <w:szCs w:val="20"/>
              </w:rPr>
              <w:t xml:space="preserve">Planeación de </w:t>
            </w:r>
            <w:r w:rsidRPr="0091713E">
              <w:rPr>
                <w:rFonts w:cs="Calibri"/>
                <w:sz w:val="20"/>
                <w:szCs w:val="20"/>
              </w:rPr>
              <w:t>Actividades de Capacitación</w:t>
            </w:r>
          </w:p>
          <w:p w14:paraId="7929F780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5A08D878" w14:textId="77777777" w:rsidR="006310D5" w:rsidRPr="00F14D12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20654DE2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sz w:val="20"/>
                <w:szCs w:val="20"/>
              </w:rPr>
            </w:pPr>
          </w:p>
          <w:p w14:paraId="6969AC38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sz w:val="20"/>
                <w:szCs w:val="20"/>
              </w:rPr>
            </w:pPr>
          </w:p>
          <w:p w14:paraId="1600C75F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sz w:val="20"/>
                <w:szCs w:val="20"/>
              </w:rPr>
            </w:pPr>
            <w:r w:rsidRPr="0091713E">
              <w:rPr>
                <w:rFonts w:cs="Calibri"/>
                <w:sz w:val="20"/>
                <w:szCs w:val="20"/>
              </w:rPr>
              <w:t>Realiza sensibilizaciones, capacitaciones y otras actividades dirigidas a la alta dirección y al personal de la organización que facilite la implementación del SIG, teniendo en cuenta la normatividad, el plan de implementación y las técnicas de comunicación oral y escrita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14:paraId="36ED57FC" w14:textId="77777777" w:rsidR="006310D5" w:rsidRDefault="006310D5" w:rsidP="00811067">
            <w:pPr>
              <w:rPr>
                <w:rFonts w:cs="Calibri"/>
                <w:sz w:val="20"/>
                <w:szCs w:val="20"/>
              </w:rPr>
            </w:pPr>
          </w:p>
          <w:p w14:paraId="4A553B88" w14:textId="77777777" w:rsidR="006310D5" w:rsidRPr="00845270" w:rsidRDefault="006310D5" w:rsidP="00811067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2D9BA35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sz w:val="20"/>
                <w:szCs w:val="20"/>
              </w:rPr>
            </w:pPr>
          </w:p>
          <w:p w14:paraId="35C94903" w14:textId="77777777" w:rsidR="006310D5" w:rsidRPr="0091713E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  <w:r w:rsidRPr="0091713E">
              <w:rPr>
                <w:rFonts w:cs="Calibri"/>
                <w:b/>
                <w:sz w:val="20"/>
                <w:szCs w:val="20"/>
              </w:rPr>
              <w:t>Instrumento de Evaluación 01 – G1</w:t>
            </w:r>
          </w:p>
          <w:p w14:paraId="0602D60E" w14:textId="77777777" w:rsidR="006310D5" w:rsidRPr="00F14D12" w:rsidRDefault="006310D5" w:rsidP="00811067">
            <w:pPr>
              <w:spacing w:after="0" w:line="240" w:lineRule="auto"/>
              <w:contextualSpacing/>
              <w:rPr>
                <w:rFonts w:cs="Calibri"/>
                <w:b/>
                <w:sz w:val="20"/>
                <w:szCs w:val="20"/>
              </w:rPr>
            </w:pPr>
          </w:p>
          <w:p w14:paraId="35DA8205" w14:textId="77777777" w:rsidR="006310D5" w:rsidRPr="00F14D12" w:rsidRDefault="006310D5" w:rsidP="00811067">
            <w:pPr>
              <w:spacing w:after="0" w:line="240" w:lineRule="auto"/>
              <w:contextualSpacing/>
              <w:rPr>
                <w:rFonts w:cs="Calibri"/>
                <w:sz w:val="20"/>
                <w:szCs w:val="20"/>
              </w:rPr>
            </w:pPr>
            <w:r w:rsidRPr="00F14D12">
              <w:rPr>
                <w:rFonts w:cs="Calibri"/>
                <w:b/>
                <w:sz w:val="20"/>
                <w:szCs w:val="20"/>
              </w:rPr>
              <w:t xml:space="preserve">Técnica: </w:t>
            </w:r>
            <w:r w:rsidRPr="00F14D12">
              <w:rPr>
                <w:rFonts w:cs="Calibri"/>
                <w:sz w:val="20"/>
                <w:szCs w:val="20"/>
              </w:rPr>
              <w:t>Valoración de Producto</w:t>
            </w:r>
          </w:p>
          <w:p w14:paraId="1ABAD6BB" w14:textId="77777777" w:rsidR="006310D5" w:rsidRPr="00F14D12" w:rsidRDefault="006310D5" w:rsidP="00811067">
            <w:pPr>
              <w:spacing w:after="0" w:line="240" w:lineRule="auto"/>
              <w:contextualSpacing/>
              <w:rPr>
                <w:rFonts w:cs="Calibri"/>
                <w:b/>
                <w:sz w:val="20"/>
                <w:szCs w:val="20"/>
              </w:rPr>
            </w:pPr>
            <w:r w:rsidRPr="00F14D12">
              <w:rPr>
                <w:rFonts w:cs="Calibri"/>
                <w:b/>
                <w:sz w:val="20"/>
                <w:szCs w:val="20"/>
              </w:rPr>
              <w:t xml:space="preserve">Instrumento: </w:t>
            </w:r>
            <w:r w:rsidRPr="00F14D12">
              <w:rPr>
                <w:rFonts w:cs="Calibri"/>
                <w:sz w:val="20"/>
                <w:szCs w:val="20"/>
              </w:rPr>
              <w:t>Lista de Chequeo</w:t>
            </w:r>
          </w:p>
        </w:tc>
      </w:tr>
      <w:tr w:rsidR="006310D5" w:rsidRPr="00861178" w14:paraId="4D196EBB" w14:textId="77777777" w:rsidTr="00811067">
        <w:trPr>
          <w:trHeight w:val="1342"/>
        </w:trPr>
        <w:tc>
          <w:tcPr>
            <w:tcW w:w="3114" w:type="dxa"/>
          </w:tcPr>
          <w:p w14:paraId="1C66B94D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2BDF7632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  <w:r w:rsidRPr="00F14D12">
              <w:rPr>
                <w:rFonts w:cs="Calibri"/>
                <w:b/>
                <w:sz w:val="20"/>
                <w:szCs w:val="20"/>
              </w:rPr>
              <w:t>Evidencias de Desempeño y Producto:</w:t>
            </w:r>
          </w:p>
          <w:p w14:paraId="36C630FC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6C51FEB3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Video: </w:t>
            </w:r>
            <w:r w:rsidRPr="004776CA">
              <w:rPr>
                <w:rFonts w:cs="Calibri"/>
                <w:sz w:val="20"/>
                <w:szCs w:val="20"/>
              </w:rPr>
              <w:t>Ejecución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91713E">
              <w:rPr>
                <w:rFonts w:cs="Calibri"/>
                <w:sz w:val="20"/>
                <w:szCs w:val="20"/>
              </w:rPr>
              <w:t>Actividad de Capacitación</w:t>
            </w:r>
          </w:p>
          <w:p w14:paraId="20A4F9FD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7417142E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163" w:type="dxa"/>
          </w:tcPr>
          <w:p w14:paraId="346E2E89" w14:textId="77777777" w:rsidR="006310D5" w:rsidRDefault="006310D5" w:rsidP="00811067">
            <w:pPr>
              <w:spacing w:after="0" w:line="240" w:lineRule="auto"/>
              <w:contextualSpacing/>
              <w:rPr>
                <w:rFonts w:cs="Calibri"/>
                <w:sz w:val="20"/>
                <w:szCs w:val="20"/>
              </w:rPr>
            </w:pPr>
          </w:p>
          <w:p w14:paraId="01FC0122" w14:textId="77777777" w:rsidR="006310D5" w:rsidRPr="00845270" w:rsidRDefault="006310D5" w:rsidP="00811067">
            <w:pPr>
              <w:spacing w:after="0" w:line="240" w:lineRule="auto"/>
              <w:contextualSpacing/>
              <w:rPr>
                <w:rFonts w:cs="Calibri"/>
                <w:b/>
                <w:sz w:val="20"/>
                <w:szCs w:val="20"/>
              </w:rPr>
            </w:pPr>
            <w:r w:rsidRPr="00845270">
              <w:rPr>
                <w:rFonts w:cs="Calibri"/>
                <w:b/>
                <w:sz w:val="20"/>
                <w:szCs w:val="20"/>
              </w:rPr>
              <w:t>Instrumento de Evaluación 02 – G1</w:t>
            </w:r>
          </w:p>
          <w:p w14:paraId="3BC43424" w14:textId="77777777" w:rsidR="006310D5" w:rsidRDefault="006310D5" w:rsidP="00811067">
            <w:pPr>
              <w:spacing w:after="0" w:line="240" w:lineRule="auto"/>
              <w:contextualSpacing/>
              <w:rPr>
                <w:rFonts w:cs="Calibri"/>
                <w:sz w:val="20"/>
                <w:szCs w:val="20"/>
              </w:rPr>
            </w:pPr>
          </w:p>
          <w:p w14:paraId="71112B29" w14:textId="77777777" w:rsidR="006310D5" w:rsidRDefault="006310D5" w:rsidP="00811067">
            <w:pPr>
              <w:spacing w:after="0" w:line="240" w:lineRule="auto"/>
              <w:contextualSpacing/>
              <w:rPr>
                <w:rFonts w:cs="Calibri"/>
                <w:sz w:val="20"/>
                <w:szCs w:val="20"/>
              </w:rPr>
            </w:pPr>
            <w:r w:rsidRPr="00F14D12">
              <w:rPr>
                <w:rFonts w:cs="Calibri"/>
                <w:b/>
                <w:sz w:val="20"/>
                <w:szCs w:val="20"/>
              </w:rPr>
              <w:t>Técnica:</w:t>
            </w:r>
            <w:r>
              <w:rPr>
                <w:rFonts w:cs="Calibri"/>
                <w:sz w:val="20"/>
                <w:szCs w:val="20"/>
              </w:rPr>
              <w:t xml:space="preserve"> Observación </w:t>
            </w:r>
          </w:p>
          <w:p w14:paraId="3AB1ABD2" w14:textId="77777777" w:rsidR="006310D5" w:rsidRDefault="006310D5" w:rsidP="00811067">
            <w:pPr>
              <w:spacing w:after="0" w:line="240" w:lineRule="auto"/>
              <w:contextualSpacing/>
              <w:rPr>
                <w:rFonts w:cs="Calibri"/>
                <w:sz w:val="20"/>
                <w:szCs w:val="20"/>
              </w:rPr>
            </w:pPr>
            <w:r w:rsidRPr="00A15955">
              <w:rPr>
                <w:rFonts w:cs="Calibri"/>
                <w:b/>
                <w:sz w:val="20"/>
                <w:szCs w:val="20"/>
              </w:rPr>
              <w:t>Instrumento:</w:t>
            </w:r>
            <w:r>
              <w:rPr>
                <w:rFonts w:cs="Calibri"/>
                <w:sz w:val="20"/>
                <w:szCs w:val="20"/>
              </w:rPr>
              <w:t xml:space="preserve"> Lista de Chequeo</w:t>
            </w:r>
          </w:p>
        </w:tc>
      </w:tr>
      <w:tr w:rsidR="006310D5" w:rsidRPr="00861178" w14:paraId="6A9005A8" w14:textId="77777777" w:rsidTr="00811067">
        <w:trPr>
          <w:trHeight w:val="1342"/>
        </w:trPr>
        <w:tc>
          <w:tcPr>
            <w:tcW w:w="3114" w:type="dxa"/>
          </w:tcPr>
          <w:p w14:paraId="63B9D4CC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6B258048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Evidencia</w:t>
            </w:r>
            <w:r w:rsidRPr="00F14D12">
              <w:rPr>
                <w:rFonts w:cs="Calibri"/>
                <w:b/>
                <w:sz w:val="20"/>
                <w:szCs w:val="20"/>
              </w:rPr>
              <w:t xml:space="preserve"> de </w:t>
            </w:r>
            <w:r>
              <w:rPr>
                <w:rFonts w:cs="Calibri"/>
                <w:b/>
                <w:sz w:val="20"/>
                <w:szCs w:val="20"/>
              </w:rPr>
              <w:t>Conocimiento</w:t>
            </w:r>
            <w:r w:rsidRPr="00F14D12">
              <w:rPr>
                <w:rFonts w:cs="Calibri"/>
                <w:b/>
                <w:sz w:val="20"/>
                <w:szCs w:val="20"/>
              </w:rPr>
              <w:t>:</w:t>
            </w:r>
          </w:p>
          <w:p w14:paraId="18B732C2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472305D5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Prueba Escrita: </w:t>
            </w:r>
            <w:r>
              <w:rPr>
                <w:rFonts w:cs="Calibri"/>
                <w:sz w:val="20"/>
                <w:szCs w:val="20"/>
              </w:rPr>
              <w:t>Planeación y ejecución de actividades de capacitación</w:t>
            </w:r>
          </w:p>
          <w:p w14:paraId="25A38F8D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EC6DF87" w14:textId="77777777" w:rsidR="006310D5" w:rsidRDefault="006310D5" w:rsidP="00811067">
            <w:pPr>
              <w:spacing w:after="0" w:line="240" w:lineRule="auto"/>
              <w:contextualSpacing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163" w:type="dxa"/>
          </w:tcPr>
          <w:p w14:paraId="7E7A0692" w14:textId="77777777" w:rsidR="006310D5" w:rsidRDefault="006310D5" w:rsidP="00811067">
            <w:pPr>
              <w:spacing w:after="0" w:line="240" w:lineRule="auto"/>
              <w:contextualSpacing/>
              <w:rPr>
                <w:rFonts w:cs="Calibri"/>
                <w:sz w:val="20"/>
                <w:szCs w:val="20"/>
              </w:rPr>
            </w:pPr>
          </w:p>
          <w:p w14:paraId="2A5B08A6" w14:textId="77777777" w:rsidR="006310D5" w:rsidRPr="00845270" w:rsidRDefault="006310D5" w:rsidP="00811067">
            <w:pPr>
              <w:spacing w:after="0" w:line="240" w:lineRule="auto"/>
              <w:contextualSpacing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Instrumento de Evaluación 03</w:t>
            </w:r>
            <w:r w:rsidRPr="00845270">
              <w:rPr>
                <w:rFonts w:cs="Calibri"/>
                <w:b/>
                <w:sz w:val="20"/>
                <w:szCs w:val="20"/>
              </w:rPr>
              <w:t xml:space="preserve"> – G1</w:t>
            </w:r>
          </w:p>
          <w:p w14:paraId="01679AA8" w14:textId="77777777" w:rsidR="006310D5" w:rsidRDefault="006310D5" w:rsidP="00811067">
            <w:pPr>
              <w:spacing w:after="0" w:line="240" w:lineRule="auto"/>
              <w:contextualSpacing/>
              <w:rPr>
                <w:rFonts w:cs="Calibri"/>
                <w:sz w:val="20"/>
                <w:szCs w:val="20"/>
              </w:rPr>
            </w:pPr>
          </w:p>
          <w:p w14:paraId="7EA4C40B" w14:textId="77777777" w:rsidR="006310D5" w:rsidRDefault="006310D5" w:rsidP="00811067">
            <w:pPr>
              <w:spacing w:after="0" w:line="240" w:lineRule="auto"/>
              <w:contextualSpacing/>
              <w:rPr>
                <w:rFonts w:cs="Calibri"/>
                <w:sz w:val="20"/>
                <w:szCs w:val="20"/>
              </w:rPr>
            </w:pPr>
            <w:r w:rsidRPr="00F14D12">
              <w:rPr>
                <w:rFonts w:cs="Calibri"/>
                <w:b/>
                <w:sz w:val="20"/>
                <w:szCs w:val="20"/>
              </w:rPr>
              <w:t>Técnica:</w:t>
            </w:r>
            <w:r>
              <w:rPr>
                <w:rFonts w:cs="Calibri"/>
                <w:sz w:val="20"/>
                <w:szCs w:val="20"/>
              </w:rPr>
              <w:t xml:space="preserve"> Preguntas</w:t>
            </w:r>
          </w:p>
          <w:p w14:paraId="1201CFDD" w14:textId="77777777" w:rsidR="006310D5" w:rsidRDefault="006310D5" w:rsidP="00811067">
            <w:pPr>
              <w:spacing w:after="0" w:line="240" w:lineRule="auto"/>
              <w:contextualSpacing/>
              <w:rPr>
                <w:rFonts w:cs="Calibri"/>
                <w:sz w:val="20"/>
                <w:szCs w:val="20"/>
              </w:rPr>
            </w:pPr>
            <w:r w:rsidRPr="00A15955">
              <w:rPr>
                <w:rFonts w:cs="Calibri"/>
                <w:b/>
                <w:sz w:val="20"/>
                <w:szCs w:val="20"/>
              </w:rPr>
              <w:t>Instrumento:</w:t>
            </w:r>
            <w:r>
              <w:rPr>
                <w:rFonts w:cs="Calibri"/>
                <w:sz w:val="20"/>
                <w:szCs w:val="20"/>
              </w:rPr>
              <w:t xml:space="preserve"> Cuestionario</w:t>
            </w:r>
          </w:p>
        </w:tc>
      </w:tr>
    </w:tbl>
    <w:p w14:paraId="3235FCF6" w14:textId="77777777" w:rsidR="006310D5" w:rsidRPr="00861178" w:rsidRDefault="006310D5" w:rsidP="006310D5">
      <w:pPr>
        <w:spacing w:after="0" w:line="240" w:lineRule="auto"/>
        <w:jc w:val="both"/>
        <w:rPr>
          <w:rFonts w:cs="Calibri"/>
          <w:b/>
          <w:color w:val="000000" w:themeColor="text1"/>
        </w:rPr>
      </w:pPr>
    </w:p>
    <w:p w14:paraId="5C3637AA" w14:textId="77777777" w:rsidR="006310D5" w:rsidRDefault="006310D5" w:rsidP="006310D5">
      <w:pPr>
        <w:spacing w:after="0" w:line="240" w:lineRule="auto"/>
        <w:jc w:val="both"/>
        <w:rPr>
          <w:rFonts w:cs="Calibri"/>
          <w:b/>
          <w:color w:val="000000" w:themeColor="text1"/>
        </w:rPr>
      </w:pPr>
    </w:p>
    <w:p w14:paraId="27026DD8" w14:textId="77777777" w:rsidR="006310D5" w:rsidRDefault="006310D5" w:rsidP="006310D5">
      <w:pPr>
        <w:spacing w:after="0" w:line="240" w:lineRule="auto"/>
        <w:jc w:val="both"/>
        <w:rPr>
          <w:rFonts w:cs="Calibri"/>
          <w:b/>
          <w:color w:val="000000" w:themeColor="text1"/>
        </w:rPr>
      </w:pPr>
    </w:p>
    <w:p w14:paraId="233CBF54" w14:textId="77777777" w:rsidR="006310D5" w:rsidRPr="00DF1F31" w:rsidRDefault="006310D5" w:rsidP="006310D5">
      <w:pPr>
        <w:jc w:val="both"/>
        <w:rPr>
          <w:rFonts w:asciiTheme="majorHAnsi" w:hAnsiTheme="majorHAnsi" w:cs="Calibri"/>
          <w:b/>
        </w:rPr>
      </w:pPr>
      <w:r w:rsidRPr="00DF1F31">
        <w:rPr>
          <w:rFonts w:asciiTheme="majorHAnsi" w:hAnsiTheme="majorHAnsi" w:cs="Calibri"/>
          <w:b/>
        </w:rPr>
        <w:t>5. GLOSARIO DE TÉRMINOS</w:t>
      </w:r>
    </w:p>
    <w:p w14:paraId="7E0C88D2" w14:textId="12F88474" w:rsidR="00AB7282" w:rsidRPr="006E7CBE" w:rsidRDefault="00AB7282" w:rsidP="00083D82">
      <w:pPr>
        <w:pStyle w:val="Prrafodelista"/>
        <w:numPr>
          <w:ilvl w:val="0"/>
          <w:numId w:val="10"/>
        </w:numPr>
        <w:jc w:val="both"/>
        <w:rPr>
          <w:rFonts w:ascii="Calibri" w:hAnsi="Calibri" w:cs="Calibri"/>
        </w:rPr>
      </w:pPr>
      <w:r w:rsidRPr="006E7CBE">
        <w:rPr>
          <w:rFonts w:ascii="Calibri" w:hAnsi="Calibri" w:cs="Calibri"/>
          <w:b/>
          <w:bCs/>
        </w:rPr>
        <w:t>Actividad de Aprendizaje:</w:t>
      </w:r>
      <w:r w:rsidRPr="006E7CBE">
        <w:rPr>
          <w:rFonts w:ascii="Calibri" w:hAnsi="Calibri" w:cs="Calibri"/>
        </w:rPr>
        <w:t xml:space="preserve"> son las distintas tareas o ejercicios que una persona o un grupo de ellas llevan a cabo con el propósito de hacer avanzar el proceso de aprendizaje.</w:t>
      </w:r>
    </w:p>
    <w:p w14:paraId="6713CB67" w14:textId="77777777" w:rsidR="003E66E7" w:rsidRPr="006E7CBE" w:rsidRDefault="003E66E7" w:rsidP="003E66E7">
      <w:pPr>
        <w:pStyle w:val="Prrafodelista"/>
        <w:ind w:left="360"/>
        <w:jc w:val="both"/>
        <w:rPr>
          <w:rFonts w:ascii="Calibri" w:hAnsi="Calibri" w:cs="Calibri"/>
        </w:rPr>
      </w:pPr>
    </w:p>
    <w:p w14:paraId="62FE184D" w14:textId="7235C607" w:rsidR="00AB7282" w:rsidRPr="006E7CBE" w:rsidRDefault="00AB7282" w:rsidP="00083D82">
      <w:pPr>
        <w:pStyle w:val="Prrafodelista"/>
        <w:numPr>
          <w:ilvl w:val="0"/>
          <w:numId w:val="10"/>
        </w:numPr>
        <w:jc w:val="both"/>
        <w:rPr>
          <w:rFonts w:ascii="Calibri" w:hAnsi="Calibri" w:cs="Calibri"/>
        </w:rPr>
      </w:pPr>
      <w:r w:rsidRPr="006E7CBE">
        <w:rPr>
          <w:rFonts w:ascii="Calibri" w:hAnsi="Calibri" w:cs="Calibri"/>
          <w:b/>
          <w:bCs/>
        </w:rPr>
        <w:t>Actividad de Capacitación:</w:t>
      </w:r>
      <w:r w:rsidRPr="006E7CBE">
        <w:rPr>
          <w:rFonts w:ascii="Calibri" w:hAnsi="Calibri" w:cs="Calibri"/>
        </w:rPr>
        <w:t xml:space="preserve">  </w:t>
      </w:r>
      <w:r w:rsidR="003E66E7" w:rsidRPr="006E7CBE">
        <w:rPr>
          <w:rFonts w:ascii="Calibri" w:hAnsi="Calibri" w:cs="Calibri"/>
        </w:rPr>
        <w:t xml:space="preserve">acción </w:t>
      </w:r>
      <w:r w:rsidRPr="006E7CBE">
        <w:rPr>
          <w:rFonts w:ascii="Calibri" w:hAnsi="Calibri" w:cs="Calibri"/>
        </w:rPr>
        <w:t>destinada a fomentar y desarrollar aptitudes, habilidades o grados de conocimientos de las personas, para permitirles alcanzar mejores oportunidades de trabajo y condiciones de vida.</w:t>
      </w:r>
    </w:p>
    <w:p w14:paraId="5049767E" w14:textId="77777777" w:rsidR="00AB7282" w:rsidRPr="006E7CBE" w:rsidRDefault="00AB7282" w:rsidP="00AB7282">
      <w:pPr>
        <w:pStyle w:val="Prrafodelista"/>
        <w:ind w:left="360"/>
        <w:jc w:val="both"/>
        <w:rPr>
          <w:rFonts w:ascii="Calibri" w:hAnsi="Calibri" w:cs="Calibri"/>
        </w:rPr>
      </w:pPr>
    </w:p>
    <w:p w14:paraId="6C84B468" w14:textId="3A0C1EF6" w:rsidR="006310D5" w:rsidRPr="006E7CBE" w:rsidRDefault="006310D5" w:rsidP="00083D82">
      <w:pPr>
        <w:pStyle w:val="Prrafodelista"/>
        <w:numPr>
          <w:ilvl w:val="0"/>
          <w:numId w:val="10"/>
        </w:numPr>
        <w:jc w:val="both"/>
        <w:rPr>
          <w:rFonts w:ascii="Calibri" w:hAnsi="Calibri" w:cs="Calibri"/>
        </w:rPr>
      </w:pPr>
      <w:r w:rsidRPr="006E7CBE">
        <w:rPr>
          <w:rFonts w:ascii="Calibri" w:hAnsi="Calibri" w:cs="Calibri"/>
          <w:b/>
          <w:shd w:val="clear" w:color="auto" w:fill="FFFFFF"/>
        </w:rPr>
        <w:t>Capacitación:</w:t>
      </w:r>
      <w:r w:rsidRPr="006E7CBE">
        <w:rPr>
          <w:rFonts w:ascii="Calibri" w:hAnsi="Calibri" w:cs="Calibri"/>
          <w:shd w:val="clear" w:color="auto" w:fill="FFFFFF"/>
        </w:rPr>
        <w:t xml:space="preserve"> conjunto de</w:t>
      </w:r>
      <w:r w:rsidRPr="006E7CBE">
        <w:rPr>
          <w:rStyle w:val="Textoennegrita"/>
          <w:rFonts w:ascii="Calibri" w:hAnsi="Calibri" w:cs="Calibri"/>
          <w:shd w:val="clear" w:color="auto" w:fill="FFFFFF"/>
        </w:rPr>
        <w:t> actividades didácticas, orientadas a ampliar los conocimientos</w:t>
      </w:r>
      <w:r w:rsidRPr="006E7CBE">
        <w:rPr>
          <w:rFonts w:ascii="Calibri" w:hAnsi="Calibri" w:cs="Calibri"/>
          <w:shd w:val="clear" w:color="auto" w:fill="FFFFFF"/>
        </w:rPr>
        <w:t>, habilidades y aptitudes del personal que labora en una empresa. La capacitación les permite a los trabajadores poder tener un mejor desempeño en sus actuales y futuros cargos, adaptándose a las exigencias cambiantes del entorno. Esta es vista como un proceso educativo a corto plazo, emplea técnicas especializadas y planificadas por medio del cual el personal de la empresa obtendrá conocimientos y habilidades necesarias para incrementar su eficacia en el logro de los objetivos que haya planificado la organización para la cual se desempeña.</w:t>
      </w:r>
    </w:p>
    <w:p w14:paraId="278136BA" w14:textId="77777777" w:rsidR="006165C8" w:rsidRPr="006E7CBE" w:rsidRDefault="006165C8" w:rsidP="006165C8">
      <w:pPr>
        <w:pStyle w:val="Prrafodelista"/>
        <w:ind w:left="360"/>
        <w:jc w:val="both"/>
        <w:rPr>
          <w:rFonts w:ascii="Calibri" w:hAnsi="Calibri" w:cs="Calibri"/>
        </w:rPr>
      </w:pPr>
    </w:p>
    <w:p w14:paraId="771961AB" w14:textId="049ED353" w:rsidR="006165C8" w:rsidRPr="006E7CBE" w:rsidRDefault="006165C8" w:rsidP="00083D82">
      <w:pPr>
        <w:pStyle w:val="Prrafodelista"/>
        <w:numPr>
          <w:ilvl w:val="0"/>
          <w:numId w:val="10"/>
        </w:numPr>
        <w:jc w:val="both"/>
        <w:rPr>
          <w:rFonts w:ascii="Calibri" w:hAnsi="Calibri" w:cs="Calibri"/>
        </w:rPr>
      </w:pPr>
      <w:r w:rsidRPr="006E7CBE">
        <w:rPr>
          <w:rFonts w:ascii="Calibri" w:hAnsi="Calibri" w:cs="Calibri"/>
          <w:b/>
          <w:shd w:val="clear" w:color="auto" w:fill="FFFFFF"/>
        </w:rPr>
        <w:t>Didáctica:</w:t>
      </w:r>
      <w:r w:rsidRPr="006E7CBE">
        <w:rPr>
          <w:rFonts w:ascii="Calibri" w:hAnsi="Calibri" w:cs="Calibri"/>
        </w:rPr>
        <w:t xml:space="preserve"> es el arte de enseñar. Como tal, es una disciplina de la pedagogía, inscrita en las ciencias de la educación, que se encarga del estudio y la intervención en el proceso enseñanza-aprendizaje con la finalidad de optimizar los métodos, técnicas y herramientas que están involucrados en él.</w:t>
      </w:r>
    </w:p>
    <w:p w14:paraId="3A09F125" w14:textId="77777777" w:rsidR="006310D5" w:rsidRPr="006E7CBE" w:rsidRDefault="006310D5" w:rsidP="006310D5">
      <w:pPr>
        <w:pStyle w:val="Prrafodelista"/>
        <w:ind w:left="360"/>
        <w:jc w:val="both"/>
        <w:rPr>
          <w:rFonts w:ascii="Calibri" w:hAnsi="Calibri" w:cs="Calibri"/>
        </w:rPr>
      </w:pPr>
    </w:p>
    <w:p w14:paraId="2A74D98E" w14:textId="5C1DD378" w:rsidR="006310D5" w:rsidRPr="006E7CBE" w:rsidRDefault="006310D5" w:rsidP="00083D82">
      <w:pPr>
        <w:pStyle w:val="Prrafodelista"/>
        <w:numPr>
          <w:ilvl w:val="0"/>
          <w:numId w:val="10"/>
        </w:numPr>
        <w:jc w:val="both"/>
        <w:rPr>
          <w:rFonts w:ascii="Calibri" w:hAnsi="Calibri" w:cs="Calibri"/>
        </w:rPr>
      </w:pPr>
      <w:r w:rsidRPr="006E7CBE">
        <w:rPr>
          <w:rFonts w:ascii="Calibri" w:hAnsi="Calibri" w:cs="Calibri"/>
          <w:b/>
          <w:shd w:val="clear" w:color="auto" w:fill="FFFFFF"/>
        </w:rPr>
        <w:t>Empresa:</w:t>
      </w:r>
      <w:r w:rsidRPr="006E7CBE">
        <w:rPr>
          <w:rFonts w:ascii="Calibri" w:hAnsi="Calibri" w:cs="Calibri"/>
          <w:shd w:val="clear" w:color="auto" w:fill="FFFFFF"/>
        </w:rPr>
        <w:t xml:space="preserve"> una empresa es una organización de personas que comparten unos objetivos con el fin de obtener beneficios.</w:t>
      </w:r>
    </w:p>
    <w:p w14:paraId="4F655162" w14:textId="77777777" w:rsidR="006165C8" w:rsidRPr="006E7CBE" w:rsidRDefault="006165C8" w:rsidP="006165C8">
      <w:pPr>
        <w:pStyle w:val="Prrafodelista"/>
        <w:rPr>
          <w:rFonts w:ascii="Calibri" w:hAnsi="Calibri" w:cs="Calibri"/>
        </w:rPr>
      </w:pPr>
    </w:p>
    <w:p w14:paraId="7F4684E5" w14:textId="182C457E" w:rsidR="006165C8" w:rsidRPr="006E7CBE" w:rsidRDefault="006165C8" w:rsidP="00083D82">
      <w:pPr>
        <w:pStyle w:val="Prrafodelista"/>
        <w:numPr>
          <w:ilvl w:val="0"/>
          <w:numId w:val="10"/>
        </w:numPr>
        <w:jc w:val="both"/>
        <w:rPr>
          <w:rFonts w:ascii="Calibri" w:hAnsi="Calibri" w:cs="Calibri"/>
        </w:rPr>
      </w:pPr>
      <w:r w:rsidRPr="006E7CBE">
        <w:rPr>
          <w:rFonts w:ascii="Calibri" w:hAnsi="Calibri" w:cs="Calibri"/>
          <w:b/>
          <w:bCs/>
        </w:rPr>
        <w:t>Estrategia Didáctica:</w:t>
      </w:r>
      <w:r w:rsidRPr="006E7CBE">
        <w:rPr>
          <w:rFonts w:ascii="Calibri" w:hAnsi="Calibri" w:cs="Calibri"/>
        </w:rPr>
        <w:t xml:space="preserve"> se concibe como la estructura de actividad en la que se hacen reales los objetivos y contenidos. Se entiende como la metodología didáctica que propone un docente para el trabajo en el aula.</w:t>
      </w:r>
    </w:p>
    <w:p w14:paraId="3AF7165C" w14:textId="77777777" w:rsidR="006165C8" w:rsidRPr="006E7CBE" w:rsidRDefault="006165C8" w:rsidP="006165C8">
      <w:pPr>
        <w:pStyle w:val="Prrafodelista"/>
        <w:rPr>
          <w:rFonts w:ascii="Calibri" w:hAnsi="Calibri" w:cs="Calibri"/>
        </w:rPr>
      </w:pPr>
    </w:p>
    <w:p w14:paraId="20DC3557" w14:textId="18E255B4" w:rsidR="006165C8" w:rsidRPr="006E7CBE" w:rsidRDefault="006165C8" w:rsidP="00083D82">
      <w:pPr>
        <w:pStyle w:val="Prrafodelista"/>
        <w:numPr>
          <w:ilvl w:val="0"/>
          <w:numId w:val="10"/>
        </w:numPr>
        <w:jc w:val="both"/>
        <w:rPr>
          <w:rFonts w:ascii="Calibri" w:hAnsi="Calibri" w:cs="Calibri"/>
        </w:rPr>
      </w:pPr>
      <w:r w:rsidRPr="006E7CBE">
        <w:rPr>
          <w:rFonts w:ascii="Calibri" w:hAnsi="Calibri" w:cs="Calibri"/>
          <w:b/>
          <w:bCs/>
        </w:rPr>
        <w:t>Pedagogía:</w:t>
      </w:r>
      <w:r w:rsidRPr="006E7CBE">
        <w:rPr>
          <w:rFonts w:ascii="Calibri" w:hAnsi="Calibri" w:cs="Calibri"/>
        </w:rPr>
        <w:t xml:space="preserve"> ciencia que estudia la metodología y las técnicas que se aplican a la enseñanza y la educación.</w:t>
      </w:r>
    </w:p>
    <w:p w14:paraId="5FCAF081" w14:textId="77777777" w:rsidR="006310D5" w:rsidRPr="006E7CBE" w:rsidRDefault="006310D5" w:rsidP="006310D5">
      <w:pPr>
        <w:pStyle w:val="Prrafodelista"/>
        <w:ind w:left="360"/>
        <w:jc w:val="both"/>
        <w:rPr>
          <w:rFonts w:ascii="Calibri" w:hAnsi="Calibri" w:cs="Calibri"/>
        </w:rPr>
      </w:pPr>
    </w:p>
    <w:p w14:paraId="07796F7D" w14:textId="3DFE8A32" w:rsidR="006310D5" w:rsidRPr="006E7CBE" w:rsidRDefault="006310D5" w:rsidP="00083D82">
      <w:pPr>
        <w:pStyle w:val="Prrafodelista"/>
        <w:numPr>
          <w:ilvl w:val="0"/>
          <w:numId w:val="10"/>
        </w:numPr>
        <w:jc w:val="both"/>
        <w:rPr>
          <w:rFonts w:ascii="Calibri" w:hAnsi="Calibri" w:cs="Calibri"/>
        </w:rPr>
      </w:pPr>
      <w:r w:rsidRPr="006E7CBE">
        <w:rPr>
          <w:rFonts w:ascii="Calibri" w:hAnsi="Calibri" w:cs="Calibri"/>
          <w:b/>
          <w:shd w:val="clear" w:color="auto" w:fill="FFFFFF"/>
        </w:rPr>
        <w:t>Programa de capacitación:</w:t>
      </w:r>
      <w:r w:rsidRPr="006E7CBE">
        <w:rPr>
          <w:rFonts w:ascii="Calibri" w:hAnsi="Calibri" w:cs="Calibri"/>
          <w:shd w:val="clear" w:color="auto" w:fill="FFFFFF"/>
        </w:rPr>
        <w:t xml:space="preserve"> </w:t>
      </w:r>
      <w:r w:rsidRPr="006E7CBE">
        <w:rPr>
          <w:rFonts w:ascii="Calibri" w:eastAsia="Calibri" w:hAnsi="Calibri" w:cs="Calibri"/>
          <w:shd w:val="clear" w:color="auto" w:fill="FFFFFF"/>
        </w:rPr>
        <w:t>es un proceso estructurado y organizado por medio del cual se suministra información y se proporcionan habilidades a una persona para que desempeñe a satisfacción un trabajo determinado.  “un proceso a corto plazo aplicado de manera sistemática y organizada, mediante el cual las personas obtienen conocimientos, aptitudes, y habilidades en función de objetivos definidos”. De este modo, la capacitación se da por lapsos cortos, pero puede ser continua y facilita la formación integral del individuo con unos propósitos definidos.</w:t>
      </w:r>
    </w:p>
    <w:p w14:paraId="0496918A" w14:textId="77777777" w:rsidR="006165C8" w:rsidRPr="006E7CBE" w:rsidRDefault="006165C8" w:rsidP="006165C8">
      <w:pPr>
        <w:pStyle w:val="Prrafodelista"/>
        <w:rPr>
          <w:rFonts w:ascii="Calibri" w:hAnsi="Calibri" w:cs="Calibri"/>
        </w:rPr>
      </w:pPr>
    </w:p>
    <w:p w14:paraId="690875A8" w14:textId="1696D1A2" w:rsidR="006165C8" w:rsidRPr="006E7CBE" w:rsidRDefault="006165C8" w:rsidP="00083D82">
      <w:pPr>
        <w:pStyle w:val="Prrafodelista"/>
        <w:numPr>
          <w:ilvl w:val="0"/>
          <w:numId w:val="10"/>
        </w:numPr>
        <w:jc w:val="both"/>
        <w:rPr>
          <w:rFonts w:ascii="Calibri" w:hAnsi="Calibri" w:cs="Calibri"/>
        </w:rPr>
      </w:pPr>
      <w:r w:rsidRPr="006E7CBE">
        <w:rPr>
          <w:rFonts w:ascii="Calibri" w:hAnsi="Calibri" w:cs="Calibri"/>
          <w:b/>
          <w:bCs/>
        </w:rPr>
        <w:t>Técnica Didáctica:</w:t>
      </w:r>
      <w:r w:rsidRPr="006E7CBE">
        <w:rPr>
          <w:rFonts w:ascii="Calibri" w:hAnsi="Calibri" w:cs="Calibri"/>
        </w:rPr>
        <w:t xml:space="preserve"> procedimiento didáctico que se presta a ayudar a realizar una parte del aprendizaje que se persigue con la estrategia. La técnica didáctica es el recurso particular de que se vale el docente para llevar a efecto los propósitos planeados desde la estrategia.</w:t>
      </w:r>
    </w:p>
    <w:p w14:paraId="58B6D418" w14:textId="77777777" w:rsidR="006310D5" w:rsidRPr="006E7CBE" w:rsidRDefault="006310D5" w:rsidP="006310D5">
      <w:pPr>
        <w:pStyle w:val="Prrafodelista"/>
        <w:rPr>
          <w:rFonts w:ascii="Calibri" w:hAnsi="Calibri" w:cs="Calibri"/>
        </w:rPr>
      </w:pPr>
    </w:p>
    <w:p w14:paraId="00D86DD6" w14:textId="77777777" w:rsidR="00DD01A0" w:rsidRPr="006E7CBE" w:rsidRDefault="00DD01A0" w:rsidP="006310D5">
      <w:pPr>
        <w:pStyle w:val="Prrafodelista"/>
        <w:rPr>
          <w:rFonts w:asciiTheme="majorHAnsi" w:hAnsiTheme="majorHAnsi" w:cs="Calibri"/>
        </w:rPr>
      </w:pPr>
    </w:p>
    <w:p w14:paraId="78F373B5" w14:textId="2D6489A4" w:rsidR="006310D5" w:rsidRDefault="006310D5" w:rsidP="006310D5">
      <w:pPr>
        <w:jc w:val="both"/>
        <w:rPr>
          <w:rFonts w:asciiTheme="majorHAnsi" w:hAnsiTheme="majorHAnsi" w:cs="Calibri"/>
          <w:b/>
        </w:rPr>
      </w:pPr>
      <w:r w:rsidRPr="006E7CBE">
        <w:rPr>
          <w:rFonts w:asciiTheme="majorHAnsi" w:hAnsiTheme="majorHAnsi" w:cs="Calibri"/>
          <w:b/>
        </w:rPr>
        <w:t>6. REFERENTES BILBIOGRÁFICOS</w:t>
      </w:r>
    </w:p>
    <w:p w14:paraId="75E6D5D7" w14:textId="77777777" w:rsidR="00383BB8" w:rsidRPr="006E7CBE" w:rsidRDefault="00383BB8" w:rsidP="00083D82">
      <w:pPr>
        <w:pStyle w:val="Prrafodelista"/>
        <w:numPr>
          <w:ilvl w:val="0"/>
          <w:numId w:val="9"/>
        </w:numPr>
        <w:jc w:val="both"/>
        <w:rPr>
          <w:rFonts w:ascii="Calibri" w:hAnsi="Calibri" w:cs="Calibri"/>
          <w:spacing w:val="-2"/>
        </w:rPr>
      </w:pPr>
      <w:r w:rsidRPr="006E7CBE">
        <w:rPr>
          <w:rFonts w:ascii="Calibri" w:hAnsi="Calibri" w:cs="Calibri"/>
          <w:spacing w:val="-2"/>
        </w:rPr>
        <w:t xml:space="preserve">Diez, J., &amp; Abreu, J. (2009). Impacto de la capacitación interna en la productividad y estandarización de procesos productivos. México: Universidad </w:t>
      </w:r>
      <w:proofErr w:type="spellStart"/>
      <w:r w:rsidRPr="006E7CBE">
        <w:rPr>
          <w:rFonts w:ascii="Calibri" w:hAnsi="Calibri" w:cs="Calibri"/>
          <w:spacing w:val="-2"/>
        </w:rPr>
        <w:t>Autonoma</w:t>
      </w:r>
      <w:proofErr w:type="spellEnd"/>
      <w:r w:rsidRPr="006E7CBE">
        <w:rPr>
          <w:rFonts w:ascii="Calibri" w:hAnsi="Calibri" w:cs="Calibri"/>
          <w:spacing w:val="-2"/>
        </w:rPr>
        <w:t xml:space="preserve"> de Nuevo </w:t>
      </w:r>
      <w:proofErr w:type="spellStart"/>
      <w:r w:rsidRPr="006E7CBE">
        <w:rPr>
          <w:rFonts w:ascii="Calibri" w:hAnsi="Calibri" w:cs="Calibri"/>
          <w:spacing w:val="-2"/>
        </w:rPr>
        <w:t>Leon</w:t>
      </w:r>
      <w:proofErr w:type="spellEnd"/>
      <w:r w:rsidRPr="006E7CBE">
        <w:rPr>
          <w:rFonts w:ascii="Calibri" w:hAnsi="Calibri" w:cs="Calibri"/>
          <w:spacing w:val="-2"/>
        </w:rPr>
        <w:t>.</w:t>
      </w:r>
    </w:p>
    <w:p w14:paraId="16CA9AAD" w14:textId="77777777" w:rsidR="00383BB8" w:rsidRPr="006E7CBE" w:rsidRDefault="00383BB8" w:rsidP="00083D82">
      <w:pPr>
        <w:pStyle w:val="Prrafodelista"/>
        <w:numPr>
          <w:ilvl w:val="0"/>
          <w:numId w:val="9"/>
        </w:numPr>
        <w:jc w:val="both"/>
        <w:rPr>
          <w:rFonts w:ascii="Calibri" w:hAnsi="Calibri" w:cs="Calibri"/>
          <w:spacing w:val="-2"/>
        </w:rPr>
      </w:pPr>
      <w:r w:rsidRPr="006E7CBE">
        <w:rPr>
          <w:rFonts w:ascii="Calibri" w:hAnsi="Calibri" w:cs="Calibri"/>
          <w:spacing w:val="-2"/>
        </w:rPr>
        <w:t xml:space="preserve">Hidalgo, L. (1998). Gestión de la Capacitación en las Organizaciones. Lima: Ministerio de Salud </w:t>
      </w:r>
      <w:proofErr w:type="spellStart"/>
      <w:r w:rsidRPr="006E7CBE">
        <w:rPr>
          <w:rFonts w:ascii="Calibri" w:hAnsi="Calibri" w:cs="Calibri"/>
          <w:spacing w:val="-2"/>
        </w:rPr>
        <w:t>Peru</w:t>
      </w:r>
      <w:proofErr w:type="spellEnd"/>
      <w:r w:rsidRPr="006E7CBE">
        <w:rPr>
          <w:rFonts w:ascii="Calibri" w:hAnsi="Calibri" w:cs="Calibri"/>
          <w:spacing w:val="-2"/>
        </w:rPr>
        <w:t xml:space="preserve">. </w:t>
      </w:r>
    </w:p>
    <w:p w14:paraId="15283172" w14:textId="3977DE0A" w:rsidR="0084083D" w:rsidRPr="006E7CBE" w:rsidRDefault="00383BB8" w:rsidP="00083D82">
      <w:pPr>
        <w:pStyle w:val="Prrafodelista"/>
        <w:numPr>
          <w:ilvl w:val="0"/>
          <w:numId w:val="9"/>
        </w:numPr>
        <w:jc w:val="both"/>
        <w:rPr>
          <w:rFonts w:ascii="Calibri" w:hAnsi="Calibri" w:cs="Calibri"/>
          <w:spacing w:val="-2"/>
        </w:rPr>
      </w:pPr>
      <w:r w:rsidRPr="006E7CBE">
        <w:rPr>
          <w:rFonts w:ascii="Calibri" w:hAnsi="Calibri" w:cs="Calibri"/>
        </w:rPr>
        <w:t xml:space="preserve">Parra-Penagos, C. &amp; Rodríguez-Fonseca, </w:t>
      </w:r>
      <w:proofErr w:type="gramStart"/>
      <w:r w:rsidRPr="006E7CBE">
        <w:rPr>
          <w:rFonts w:ascii="Calibri" w:hAnsi="Calibri" w:cs="Calibri"/>
        </w:rPr>
        <w:t>F.(</w:t>
      </w:r>
      <w:proofErr w:type="gramEnd"/>
      <w:r w:rsidRPr="006E7CBE">
        <w:rPr>
          <w:rFonts w:ascii="Calibri" w:hAnsi="Calibri" w:cs="Calibri"/>
        </w:rPr>
        <w:t xml:space="preserve">2016). La capacitación y su efecto en la calidad dentro de las </w:t>
      </w:r>
      <w:proofErr w:type="gramStart"/>
      <w:r w:rsidRPr="006E7CBE">
        <w:rPr>
          <w:rFonts w:ascii="Calibri" w:hAnsi="Calibri" w:cs="Calibri"/>
        </w:rPr>
        <w:t>empresas.Rev.investig</w:t>
      </w:r>
      <w:proofErr w:type="gramEnd"/>
      <w:r w:rsidRPr="006E7CBE">
        <w:rPr>
          <w:rFonts w:ascii="Calibri" w:hAnsi="Calibri" w:cs="Calibri"/>
        </w:rPr>
        <w:t>.</w:t>
      </w:r>
      <w:proofErr w:type="gramStart"/>
      <w:r w:rsidRPr="006E7CBE">
        <w:rPr>
          <w:rFonts w:ascii="Calibri" w:hAnsi="Calibri" w:cs="Calibri"/>
        </w:rPr>
        <w:t>desarro.innov</w:t>
      </w:r>
      <w:proofErr w:type="gramEnd"/>
      <w:r w:rsidRPr="006E7CBE">
        <w:rPr>
          <w:rFonts w:ascii="Calibri" w:hAnsi="Calibri" w:cs="Calibri"/>
        </w:rPr>
        <w:t>,6(2</w:t>
      </w:r>
      <w:proofErr w:type="gramStart"/>
      <w:r w:rsidRPr="006E7CBE">
        <w:rPr>
          <w:rFonts w:ascii="Calibri" w:hAnsi="Calibri" w:cs="Calibri"/>
        </w:rPr>
        <w:t>),131-143.doi</w:t>
      </w:r>
      <w:proofErr w:type="gramEnd"/>
      <w:r w:rsidRPr="006E7CBE">
        <w:rPr>
          <w:rFonts w:ascii="Calibri" w:hAnsi="Calibri" w:cs="Calibri"/>
        </w:rPr>
        <w:t xml:space="preserve">: </w:t>
      </w:r>
      <w:hyperlink r:id="rId14" w:history="1">
        <w:r w:rsidRPr="006E7CBE">
          <w:rPr>
            <w:rStyle w:val="Hipervnculo"/>
            <w:rFonts w:ascii="Calibri" w:hAnsi="Calibri" w:cs="Calibri"/>
            <w:color w:val="auto"/>
            <w:u w:val="none"/>
          </w:rPr>
          <w:t>http://dx.doi.org/10.19053/20278306.4602</w:t>
        </w:r>
      </w:hyperlink>
    </w:p>
    <w:p w14:paraId="7E8DB108" w14:textId="77777777" w:rsidR="00383BB8" w:rsidRPr="006E7CBE" w:rsidRDefault="00383BB8" w:rsidP="00083D82">
      <w:pPr>
        <w:pStyle w:val="Prrafodelista"/>
        <w:numPr>
          <w:ilvl w:val="0"/>
          <w:numId w:val="9"/>
        </w:numPr>
        <w:jc w:val="both"/>
        <w:rPr>
          <w:rFonts w:ascii="Calibri" w:hAnsi="Calibri" w:cs="Calibri"/>
          <w:spacing w:val="-2"/>
        </w:rPr>
      </w:pPr>
      <w:r w:rsidRPr="006E7CBE">
        <w:rPr>
          <w:rFonts w:ascii="Calibri" w:hAnsi="Calibri" w:cs="Calibri"/>
        </w:rPr>
        <w:lastRenderedPageBreak/>
        <w:t xml:space="preserve">Pimiento, J. (2012). Estrategias de enseñanza-aprendizaje. México: Pearson. Consultado el 12 de abril de 2020, en: </w:t>
      </w:r>
      <w:hyperlink r:id="rId15" w:history="1">
        <w:r w:rsidRPr="006E7CBE">
          <w:rPr>
            <w:rStyle w:val="Hipervnculo"/>
            <w:rFonts w:ascii="Calibri" w:hAnsi="Calibri" w:cs="Calibri"/>
            <w:color w:val="auto"/>
            <w:u w:val="none"/>
          </w:rPr>
          <w:t>http://es.scribd.com/doc/93347010/Estrategias-de-ensenanzaaprendizaje-Autor-Julio-H-Pimienta-Prieto</w:t>
        </w:r>
      </w:hyperlink>
    </w:p>
    <w:p w14:paraId="3C0E3ADA" w14:textId="77777777" w:rsidR="00383BB8" w:rsidRPr="006E7CBE" w:rsidRDefault="00383BB8" w:rsidP="00083D82">
      <w:pPr>
        <w:pStyle w:val="Prrafodelista"/>
        <w:numPr>
          <w:ilvl w:val="0"/>
          <w:numId w:val="9"/>
        </w:numPr>
        <w:jc w:val="both"/>
        <w:rPr>
          <w:rFonts w:ascii="Calibri" w:hAnsi="Calibri" w:cs="Calibri"/>
          <w:spacing w:val="-2"/>
        </w:rPr>
      </w:pPr>
      <w:r w:rsidRPr="006E7CBE">
        <w:rPr>
          <w:rFonts w:ascii="Calibri" w:hAnsi="Calibri" w:cs="Calibri"/>
          <w:spacing w:val="-2"/>
        </w:rPr>
        <w:t>Servicio Nacional de Aprendizaje. Gestión de Formación Profesional Integral. Guía de Desarrollo Curricular. 2020</w:t>
      </w:r>
    </w:p>
    <w:p w14:paraId="28507D18" w14:textId="77777777" w:rsidR="00383BB8" w:rsidRPr="006E7CBE" w:rsidRDefault="00383BB8" w:rsidP="00083D82">
      <w:pPr>
        <w:pStyle w:val="Prrafodelista"/>
        <w:numPr>
          <w:ilvl w:val="0"/>
          <w:numId w:val="9"/>
        </w:numPr>
        <w:jc w:val="both"/>
        <w:rPr>
          <w:rFonts w:ascii="Calibri" w:hAnsi="Calibri" w:cs="Calibri"/>
          <w:spacing w:val="-2"/>
        </w:rPr>
      </w:pPr>
      <w:proofErr w:type="spellStart"/>
      <w:r w:rsidRPr="006E7CBE">
        <w:rPr>
          <w:rFonts w:ascii="Calibri" w:hAnsi="Calibri" w:cs="Calibri"/>
        </w:rPr>
        <w:t>Siliceo</w:t>
      </w:r>
      <w:proofErr w:type="spellEnd"/>
      <w:r w:rsidRPr="006E7CBE">
        <w:rPr>
          <w:rFonts w:ascii="Calibri" w:hAnsi="Calibri" w:cs="Calibri"/>
        </w:rPr>
        <w:t>, A. (2004). Capacitación y Desarrollo del Personal. México: Limusa Noriega Editores.</w:t>
      </w:r>
    </w:p>
    <w:p w14:paraId="27D28F73" w14:textId="007A836C" w:rsidR="00383BB8" w:rsidRPr="006E7CBE" w:rsidRDefault="00383BB8" w:rsidP="00083D82">
      <w:pPr>
        <w:pStyle w:val="Prrafodelista"/>
        <w:numPr>
          <w:ilvl w:val="0"/>
          <w:numId w:val="9"/>
        </w:numPr>
        <w:jc w:val="both"/>
        <w:rPr>
          <w:rFonts w:ascii="Calibri" w:hAnsi="Calibri" w:cs="Calibri"/>
          <w:spacing w:val="-2"/>
        </w:rPr>
      </w:pPr>
      <w:r w:rsidRPr="006E7CBE">
        <w:rPr>
          <w:rFonts w:ascii="Calibri" w:hAnsi="Calibri" w:cs="Calibri"/>
        </w:rPr>
        <w:t xml:space="preserve">Velazco, M. y Mosquera. (s.f.). Estrategias Didácticas para el Aprendizaje Colaborativo. PAIEP. Consultado el 12 de abril de 2020, en: </w:t>
      </w:r>
      <w:hyperlink r:id="rId16" w:history="1">
        <w:r w:rsidRPr="006E7CBE">
          <w:rPr>
            <w:rStyle w:val="Hipervnculo"/>
            <w:rFonts w:ascii="Calibri" w:hAnsi="Calibri" w:cs="Calibri"/>
            <w:color w:val="auto"/>
            <w:u w:val="none"/>
          </w:rPr>
          <w:t>http://acreditacion.udistrital.edu.co/flexibilidad/estrategias_didacticas_aprendizaje_col aborativo.pdf</w:t>
        </w:r>
      </w:hyperlink>
    </w:p>
    <w:p w14:paraId="77107BE1" w14:textId="77777777" w:rsidR="00383BB8" w:rsidRPr="006E7CBE" w:rsidRDefault="00383BB8" w:rsidP="00383BB8">
      <w:pPr>
        <w:pStyle w:val="Prrafodelista"/>
        <w:rPr>
          <w:rFonts w:ascii="Calibri" w:hAnsi="Calibri" w:cs="Calibri"/>
          <w:spacing w:val="-2"/>
        </w:rPr>
      </w:pPr>
    </w:p>
    <w:p w14:paraId="6E6463CC" w14:textId="61B714D4" w:rsidR="00383BB8" w:rsidRDefault="00383BB8" w:rsidP="006310D5">
      <w:pPr>
        <w:jc w:val="both"/>
        <w:rPr>
          <w:rFonts w:asciiTheme="majorHAnsi" w:hAnsiTheme="majorHAnsi" w:cs="Calibri"/>
          <w:b/>
        </w:rPr>
      </w:pPr>
    </w:p>
    <w:p w14:paraId="7843FD76" w14:textId="1BA0B4C6" w:rsidR="006310D5" w:rsidRDefault="006310D5" w:rsidP="006310D5">
      <w:pPr>
        <w:jc w:val="both"/>
        <w:rPr>
          <w:rFonts w:asciiTheme="majorHAnsi" w:hAnsiTheme="majorHAnsi" w:cs="Calibri"/>
          <w:b/>
        </w:rPr>
      </w:pPr>
      <w:r w:rsidRPr="00DF1F31">
        <w:rPr>
          <w:rFonts w:asciiTheme="majorHAnsi" w:hAnsiTheme="majorHAnsi" w:cs="Calibri"/>
          <w:b/>
        </w:rPr>
        <w:t>7. CONTROL DEL DOCUMENTO</w:t>
      </w:r>
    </w:p>
    <w:p w14:paraId="6CECFB14" w14:textId="77777777" w:rsidR="00DD01A0" w:rsidRPr="00DF1F31" w:rsidRDefault="00DD01A0" w:rsidP="006310D5">
      <w:pPr>
        <w:jc w:val="both"/>
        <w:rPr>
          <w:rFonts w:asciiTheme="majorHAnsi" w:hAnsiTheme="majorHAnsi" w:cs="Calibri"/>
          <w:b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6310D5" w:rsidRPr="00861178" w14:paraId="73DD64A3" w14:textId="77777777" w:rsidTr="00811067">
        <w:tc>
          <w:tcPr>
            <w:tcW w:w="1242" w:type="dxa"/>
            <w:tcBorders>
              <w:top w:val="nil"/>
              <w:left w:val="nil"/>
            </w:tcBorders>
          </w:tcPr>
          <w:p w14:paraId="635F8EC7" w14:textId="77777777" w:rsidR="006310D5" w:rsidRPr="00861178" w:rsidRDefault="006310D5" w:rsidP="00811067">
            <w:pPr>
              <w:spacing w:line="240" w:lineRule="atLeast"/>
              <w:contextualSpacing/>
              <w:jc w:val="both"/>
              <w:rPr>
                <w:rFonts w:cs="Calibri"/>
                <w:b/>
              </w:rPr>
            </w:pPr>
          </w:p>
        </w:tc>
        <w:tc>
          <w:tcPr>
            <w:tcW w:w="2694" w:type="dxa"/>
          </w:tcPr>
          <w:p w14:paraId="63F54C52" w14:textId="77777777" w:rsidR="006310D5" w:rsidRPr="00861178" w:rsidRDefault="006310D5" w:rsidP="00811067">
            <w:pPr>
              <w:spacing w:line="240" w:lineRule="atLeast"/>
              <w:contextualSpacing/>
              <w:jc w:val="center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</w:tcPr>
          <w:p w14:paraId="547DD26F" w14:textId="77777777" w:rsidR="006310D5" w:rsidRPr="00861178" w:rsidRDefault="006310D5" w:rsidP="00811067">
            <w:pPr>
              <w:spacing w:line="240" w:lineRule="atLeast"/>
              <w:contextualSpacing/>
              <w:jc w:val="center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</w:tcPr>
          <w:p w14:paraId="79FED4B2" w14:textId="77777777" w:rsidR="006310D5" w:rsidRPr="00861178" w:rsidRDefault="006310D5" w:rsidP="00811067">
            <w:pPr>
              <w:spacing w:line="240" w:lineRule="atLeast"/>
              <w:contextualSpacing/>
              <w:jc w:val="center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</w:tcPr>
          <w:p w14:paraId="4032B1D7" w14:textId="77777777" w:rsidR="006310D5" w:rsidRPr="00861178" w:rsidRDefault="006310D5" w:rsidP="00811067">
            <w:pPr>
              <w:spacing w:line="240" w:lineRule="atLeast"/>
              <w:contextualSpacing/>
              <w:jc w:val="center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Fecha</w:t>
            </w:r>
          </w:p>
        </w:tc>
      </w:tr>
      <w:tr w:rsidR="006310D5" w:rsidRPr="00861178" w14:paraId="20591F65" w14:textId="77777777" w:rsidTr="00811067">
        <w:tc>
          <w:tcPr>
            <w:tcW w:w="1242" w:type="dxa"/>
          </w:tcPr>
          <w:p w14:paraId="0F6AB1C3" w14:textId="77777777" w:rsidR="006310D5" w:rsidRDefault="006310D5" w:rsidP="00811067">
            <w:pPr>
              <w:spacing w:line="240" w:lineRule="atLeast"/>
              <w:contextualSpacing/>
              <w:jc w:val="both"/>
              <w:rPr>
                <w:rFonts w:cs="Calibri"/>
                <w:b/>
              </w:rPr>
            </w:pPr>
          </w:p>
          <w:p w14:paraId="0B3232BA" w14:textId="77777777" w:rsidR="006310D5" w:rsidRPr="00861178" w:rsidRDefault="006310D5" w:rsidP="00811067">
            <w:pPr>
              <w:spacing w:line="240" w:lineRule="atLeast"/>
              <w:contextualSpacing/>
              <w:jc w:val="both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1FD0B57B" w14:textId="77777777" w:rsidR="006310D5" w:rsidRDefault="006310D5" w:rsidP="00811067">
            <w:pPr>
              <w:spacing w:line="240" w:lineRule="atLeast"/>
              <w:contextualSpacing/>
              <w:jc w:val="center"/>
              <w:rPr>
                <w:rFonts w:cs="Calibri"/>
                <w:sz w:val="20"/>
                <w:szCs w:val="20"/>
              </w:rPr>
            </w:pPr>
          </w:p>
          <w:p w14:paraId="24CEF418" w14:textId="6D48DCCF" w:rsidR="006310D5" w:rsidRPr="0017214F" w:rsidRDefault="006D0AE6" w:rsidP="00811067">
            <w:pPr>
              <w:spacing w:line="240" w:lineRule="atLeast"/>
              <w:contextualSpacing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Dora Nidia Chalarca </w:t>
            </w:r>
          </w:p>
        </w:tc>
        <w:tc>
          <w:tcPr>
            <w:tcW w:w="1559" w:type="dxa"/>
          </w:tcPr>
          <w:p w14:paraId="32771057" w14:textId="77777777" w:rsidR="006310D5" w:rsidRDefault="006310D5" w:rsidP="00811067">
            <w:pPr>
              <w:spacing w:line="240" w:lineRule="atLeast"/>
              <w:contextualSpacing/>
              <w:jc w:val="center"/>
              <w:rPr>
                <w:rFonts w:cs="Calibri"/>
                <w:sz w:val="20"/>
                <w:szCs w:val="20"/>
              </w:rPr>
            </w:pPr>
          </w:p>
          <w:p w14:paraId="1CBAA85C" w14:textId="77777777" w:rsidR="006310D5" w:rsidRPr="0017214F" w:rsidRDefault="006310D5" w:rsidP="00811067">
            <w:pPr>
              <w:spacing w:line="240" w:lineRule="atLeast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17214F">
              <w:rPr>
                <w:rFonts w:cs="Calibri"/>
                <w:sz w:val="20"/>
                <w:szCs w:val="20"/>
              </w:rPr>
              <w:t>Instructora</w:t>
            </w:r>
          </w:p>
        </w:tc>
        <w:tc>
          <w:tcPr>
            <w:tcW w:w="1701" w:type="dxa"/>
          </w:tcPr>
          <w:p w14:paraId="3FD9813A" w14:textId="77777777" w:rsidR="006310D5" w:rsidRDefault="006310D5" w:rsidP="00811067">
            <w:pPr>
              <w:spacing w:line="240" w:lineRule="atLeast"/>
              <w:contextualSpacing/>
              <w:jc w:val="center"/>
              <w:rPr>
                <w:rFonts w:cs="Calibri"/>
                <w:sz w:val="20"/>
                <w:szCs w:val="20"/>
              </w:rPr>
            </w:pPr>
          </w:p>
          <w:p w14:paraId="163F6391" w14:textId="77777777" w:rsidR="006310D5" w:rsidRPr="0017214F" w:rsidRDefault="006310D5" w:rsidP="00811067">
            <w:pPr>
              <w:spacing w:line="240" w:lineRule="atLeast"/>
              <w:contextualSpacing/>
              <w:jc w:val="center"/>
              <w:rPr>
                <w:rFonts w:cs="Calibri"/>
                <w:sz w:val="20"/>
                <w:szCs w:val="20"/>
              </w:rPr>
            </w:pPr>
            <w:r w:rsidRPr="0017214F">
              <w:rPr>
                <w:rFonts w:cs="Calibri"/>
                <w:sz w:val="20"/>
                <w:szCs w:val="20"/>
              </w:rPr>
              <w:t>CPIC - Caldas</w:t>
            </w:r>
          </w:p>
        </w:tc>
        <w:tc>
          <w:tcPr>
            <w:tcW w:w="2551" w:type="dxa"/>
          </w:tcPr>
          <w:p w14:paraId="18DB6ED2" w14:textId="77777777" w:rsidR="006310D5" w:rsidRDefault="006310D5" w:rsidP="00811067">
            <w:pPr>
              <w:spacing w:line="240" w:lineRule="atLeast"/>
              <w:contextualSpacing/>
              <w:jc w:val="center"/>
              <w:rPr>
                <w:rFonts w:cs="Calibri"/>
                <w:sz w:val="20"/>
                <w:szCs w:val="20"/>
              </w:rPr>
            </w:pPr>
          </w:p>
          <w:p w14:paraId="35372A28" w14:textId="25E81674" w:rsidR="006310D5" w:rsidRPr="0017214F" w:rsidRDefault="006D0AE6" w:rsidP="00811067">
            <w:pPr>
              <w:spacing w:line="240" w:lineRule="atLeast"/>
              <w:contextualSpacing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Julio 2025</w:t>
            </w:r>
          </w:p>
        </w:tc>
      </w:tr>
    </w:tbl>
    <w:p w14:paraId="16161786" w14:textId="77777777" w:rsidR="006310D5" w:rsidRDefault="006310D5" w:rsidP="006310D5">
      <w:pPr>
        <w:rPr>
          <w:rFonts w:cs="Calibri"/>
        </w:rPr>
      </w:pPr>
    </w:p>
    <w:p w14:paraId="5A693296" w14:textId="77777777" w:rsidR="00DD01A0" w:rsidRPr="00861178" w:rsidRDefault="00DD01A0" w:rsidP="006310D5">
      <w:pPr>
        <w:rPr>
          <w:rFonts w:cs="Calibri"/>
        </w:rPr>
      </w:pPr>
    </w:p>
    <w:p w14:paraId="68911B23" w14:textId="77777777" w:rsidR="006310D5" w:rsidRPr="00DF1F31" w:rsidRDefault="006310D5" w:rsidP="006310D5">
      <w:pPr>
        <w:rPr>
          <w:rFonts w:asciiTheme="majorHAnsi" w:hAnsiTheme="majorHAnsi" w:cs="Calibri"/>
        </w:rPr>
      </w:pPr>
      <w:r w:rsidRPr="00DF1F31">
        <w:rPr>
          <w:rFonts w:asciiTheme="majorHAnsi" w:hAnsiTheme="majorHAnsi" w:cs="Calibri"/>
          <w:b/>
        </w:rPr>
        <w:t xml:space="preserve">8. CONTROL DE CAMBIOS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559"/>
        <w:gridCol w:w="747"/>
        <w:gridCol w:w="1946"/>
      </w:tblGrid>
      <w:tr w:rsidR="006310D5" w:rsidRPr="00861178" w14:paraId="12951D5A" w14:textId="77777777" w:rsidTr="00811067">
        <w:tc>
          <w:tcPr>
            <w:tcW w:w="1242" w:type="dxa"/>
            <w:tcBorders>
              <w:top w:val="nil"/>
              <w:left w:val="nil"/>
            </w:tcBorders>
          </w:tcPr>
          <w:p w14:paraId="21CAF50B" w14:textId="77777777" w:rsidR="006310D5" w:rsidRPr="00861178" w:rsidRDefault="006310D5" w:rsidP="0081106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94" w:type="dxa"/>
          </w:tcPr>
          <w:p w14:paraId="02276CFC" w14:textId="77777777" w:rsidR="006310D5" w:rsidRPr="00861178" w:rsidRDefault="006310D5" w:rsidP="00DD01A0">
            <w:pPr>
              <w:jc w:val="center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</w:tcPr>
          <w:p w14:paraId="3D8CA5B0" w14:textId="77777777" w:rsidR="006310D5" w:rsidRPr="00861178" w:rsidRDefault="006310D5" w:rsidP="00DD01A0">
            <w:pPr>
              <w:jc w:val="center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</w:tcPr>
          <w:p w14:paraId="57BD15DF" w14:textId="77777777" w:rsidR="006310D5" w:rsidRPr="00861178" w:rsidRDefault="006310D5" w:rsidP="00DD01A0">
            <w:pPr>
              <w:jc w:val="center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Dependencia</w:t>
            </w:r>
          </w:p>
        </w:tc>
        <w:tc>
          <w:tcPr>
            <w:tcW w:w="747" w:type="dxa"/>
          </w:tcPr>
          <w:p w14:paraId="0BFD010E" w14:textId="77777777" w:rsidR="006310D5" w:rsidRPr="00861178" w:rsidRDefault="006310D5" w:rsidP="00DD01A0">
            <w:pPr>
              <w:jc w:val="center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Fecha</w:t>
            </w:r>
          </w:p>
        </w:tc>
        <w:tc>
          <w:tcPr>
            <w:tcW w:w="1946" w:type="dxa"/>
          </w:tcPr>
          <w:p w14:paraId="041E1EED" w14:textId="77777777" w:rsidR="006310D5" w:rsidRPr="00861178" w:rsidRDefault="006310D5" w:rsidP="00DD01A0">
            <w:pPr>
              <w:jc w:val="center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Razón del Cambio</w:t>
            </w:r>
          </w:p>
        </w:tc>
      </w:tr>
      <w:tr w:rsidR="006310D5" w:rsidRPr="00861178" w14:paraId="416E5316" w14:textId="77777777" w:rsidTr="00811067">
        <w:tc>
          <w:tcPr>
            <w:tcW w:w="1242" w:type="dxa"/>
          </w:tcPr>
          <w:p w14:paraId="7D93C275" w14:textId="77777777" w:rsidR="006310D5" w:rsidRPr="00861178" w:rsidRDefault="006310D5" w:rsidP="00811067">
            <w:pPr>
              <w:jc w:val="both"/>
              <w:rPr>
                <w:rFonts w:cs="Calibri"/>
                <w:b/>
              </w:rPr>
            </w:pPr>
            <w:r w:rsidRPr="00861178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28980E9F" w14:textId="77777777" w:rsidR="006310D5" w:rsidRPr="00861178" w:rsidRDefault="006310D5" w:rsidP="0081106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6C75B703" w14:textId="77777777" w:rsidR="006310D5" w:rsidRPr="00861178" w:rsidRDefault="006310D5" w:rsidP="0081106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7AFAD257" w14:textId="77777777" w:rsidR="006310D5" w:rsidRPr="00861178" w:rsidRDefault="006310D5" w:rsidP="0081106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47" w:type="dxa"/>
          </w:tcPr>
          <w:p w14:paraId="0364554F" w14:textId="77777777" w:rsidR="006310D5" w:rsidRPr="00861178" w:rsidRDefault="006310D5" w:rsidP="0081106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46" w:type="dxa"/>
          </w:tcPr>
          <w:p w14:paraId="3B297B5C" w14:textId="77777777" w:rsidR="006310D5" w:rsidRPr="00861178" w:rsidRDefault="006310D5" w:rsidP="00811067">
            <w:pPr>
              <w:jc w:val="both"/>
              <w:rPr>
                <w:rFonts w:cs="Calibri"/>
                <w:b/>
              </w:rPr>
            </w:pPr>
          </w:p>
        </w:tc>
      </w:tr>
    </w:tbl>
    <w:p w14:paraId="40764497" w14:textId="77777777" w:rsidR="006310D5" w:rsidRPr="00861178" w:rsidRDefault="006310D5" w:rsidP="006310D5">
      <w:pPr>
        <w:spacing w:after="0"/>
        <w:rPr>
          <w:rFonts w:cs="Calibri"/>
          <w:color w:val="000000" w:themeColor="text1"/>
        </w:rPr>
      </w:pPr>
    </w:p>
    <w:p w14:paraId="3721CA75" w14:textId="77777777" w:rsidR="00E85AFD" w:rsidRPr="00F368BA" w:rsidRDefault="00E85AFD" w:rsidP="00F368BA"/>
    <w:sectPr w:rsidR="00E85AFD" w:rsidRPr="00F368BA" w:rsidSect="00573719">
      <w:headerReference w:type="default" r:id="rId17"/>
      <w:footerReference w:type="default" r:id="rId18"/>
      <w:headerReference w:type="first" r:id="rId19"/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2BCBB" w14:textId="77777777" w:rsidR="009A5616" w:rsidRDefault="009A5616">
      <w:pPr>
        <w:spacing w:after="0" w:line="240" w:lineRule="auto"/>
      </w:pPr>
      <w:r>
        <w:separator/>
      </w:r>
    </w:p>
  </w:endnote>
  <w:endnote w:type="continuationSeparator" w:id="0">
    <w:p w14:paraId="21F474D9" w14:textId="77777777" w:rsidR="009A5616" w:rsidRDefault="009A5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45EC4337" w:rsidR="00E85AFD" w:rsidRDefault="002E0F5A">
    <w:pPr>
      <w:pStyle w:val="Piedepgina"/>
      <w:jc w:val="right"/>
      <w:rPr>
        <w:color w:val="595959" w:themeColor="text1" w:themeTint="A6"/>
        <w:sz w:val="18"/>
      </w:rPr>
    </w:pPr>
    <w:r>
      <w:rPr>
        <w:rFonts w:asciiTheme="majorHAnsi" w:hAnsiTheme="majorHAnsi" w:cs="Arial"/>
        <w:b/>
        <w:noProof/>
        <w:lang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F0523B1" wp14:editId="019E068B">
              <wp:simplePos x="0" y="0"/>
              <wp:positionH relativeFrom="column">
                <wp:posOffset>5324475</wp:posOffset>
              </wp:positionH>
              <wp:positionV relativeFrom="paragraph">
                <wp:posOffset>-678815</wp:posOffset>
              </wp:positionV>
              <wp:extent cx="1247775" cy="276225"/>
              <wp:effectExtent l="0" t="0" r="9525" b="952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7775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C41349" w14:textId="0D9E8DA4" w:rsidR="00E85AFD" w:rsidRPr="00B53D0D" w:rsidRDefault="00B53D0D">
                          <w:r w:rsidRPr="00B53D0D">
                            <w:rPr>
                              <w:sz w:val="18"/>
                            </w:rPr>
                            <w:t>GFPI</w:t>
                          </w:r>
                          <w:r w:rsidR="002D12AD" w:rsidRPr="00B53D0D">
                            <w:rPr>
                              <w:sz w:val="18"/>
                            </w:rPr>
                            <w:t>-F-</w:t>
                          </w:r>
                          <w:r w:rsidR="000F2166">
                            <w:rPr>
                              <w:sz w:val="18"/>
                            </w:rPr>
                            <w:t>135</w:t>
                          </w:r>
                          <w:r w:rsidRPr="00B53D0D">
                            <w:rPr>
                              <w:sz w:val="18"/>
                            </w:rPr>
                            <w:t xml:space="preserve"> V</w:t>
                          </w:r>
                          <w:r w:rsidR="002D12AD" w:rsidRPr="00B53D0D">
                            <w:rPr>
                              <w:sz w:val="18"/>
                            </w:rPr>
                            <w:t>0</w:t>
                          </w:r>
                          <w:r w:rsidR="00763DBE">
                            <w:rPr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0523B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19.25pt;margin-top:-53.45pt;width:98.2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" fillcolor="white [3201]" stroked="f" strokeweight=".5pt">
              <v:textbox>
                <w:txbxContent>
                  <w:p w14:paraId="22C41349" w14:textId="0D9E8DA4" w:rsidR="00E85AFD" w:rsidRPr="00B53D0D" w:rsidRDefault="00B53D0D">
                    <w:r w:rsidRPr="00B53D0D">
                      <w:rPr>
                        <w:sz w:val="18"/>
                      </w:rPr>
                      <w:t>GFPI</w:t>
                    </w:r>
                    <w:r w:rsidR="002D12AD" w:rsidRPr="00B53D0D">
                      <w:rPr>
                        <w:sz w:val="18"/>
                      </w:rPr>
                      <w:t>-F-</w:t>
                    </w:r>
                    <w:r w:rsidR="000F2166">
                      <w:rPr>
                        <w:sz w:val="18"/>
                      </w:rPr>
                      <w:t>135</w:t>
                    </w:r>
                    <w:r w:rsidRPr="00B53D0D">
                      <w:rPr>
                        <w:sz w:val="18"/>
                      </w:rPr>
                      <w:t xml:space="preserve"> V</w:t>
                    </w:r>
                    <w:r w:rsidR="002D12AD" w:rsidRPr="00B53D0D">
                      <w:rPr>
                        <w:sz w:val="18"/>
                      </w:rPr>
                      <w:t>0</w:t>
                    </w:r>
                    <w:r w:rsidR="00763DBE">
                      <w:rPr>
                        <w:sz w:val="18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643DDF2" w14:textId="6ED03E20" w:rsidR="00E85AFD" w:rsidRDefault="00E85AFD">
    <w:pPr>
      <w:pStyle w:val="Piedepgina"/>
    </w:pP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6A6AA" w14:textId="77777777" w:rsidR="009A5616" w:rsidRDefault="009A5616">
      <w:pPr>
        <w:spacing w:after="0" w:line="240" w:lineRule="auto"/>
      </w:pPr>
      <w:r>
        <w:separator/>
      </w:r>
    </w:p>
  </w:footnote>
  <w:footnote w:type="continuationSeparator" w:id="0">
    <w:p w14:paraId="7C1FDCF4" w14:textId="77777777" w:rsidR="009A5616" w:rsidRDefault="009A5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8635E" w14:textId="39324D36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</w:t>
    </w:r>
    <w:r w:rsidR="006D0AE6" w:rsidRPr="001A74F0">
      <w:rPr>
        <w:noProof/>
        <w:lang w:eastAsia="es-CO"/>
      </w:rPr>
      <w:drawing>
        <wp:inline distT="0" distB="0" distL="0" distR="0" wp14:anchorId="59C8E0DD" wp14:editId="0A676CBC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CO"/>
      </w:rPr>
      <w:t xml:space="preserve">                                           </w:t>
    </w:r>
  </w:p>
  <w:p w14:paraId="5178D12F" w14:textId="77777777" w:rsidR="00E85AFD" w:rsidRDefault="00E85AFD">
    <w:pPr>
      <w:pStyle w:val="Encabezado"/>
    </w:pPr>
  </w:p>
  <w:p w14:paraId="22FDCF38" w14:textId="77777777" w:rsidR="00E85AFD" w:rsidRDefault="00E85AFD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7E8F"/>
    <w:multiLevelType w:val="hybridMultilevel"/>
    <w:tmpl w:val="A938613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540243"/>
    <w:multiLevelType w:val="hybridMultilevel"/>
    <w:tmpl w:val="3216E8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81D84"/>
    <w:multiLevelType w:val="hybridMultilevel"/>
    <w:tmpl w:val="0B809E8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EE5A60"/>
    <w:multiLevelType w:val="hybridMultilevel"/>
    <w:tmpl w:val="7B9EC23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ED0586"/>
    <w:multiLevelType w:val="hybridMultilevel"/>
    <w:tmpl w:val="28EEBDD0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51760"/>
    <w:multiLevelType w:val="hybridMultilevel"/>
    <w:tmpl w:val="5E50B75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97CB4"/>
    <w:multiLevelType w:val="multilevel"/>
    <w:tmpl w:val="C51AF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EE1F9A"/>
    <w:multiLevelType w:val="hybridMultilevel"/>
    <w:tmpl w:val="056E9762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504BB"/>
    <w:multiLevelType w:val="hybridMultilevel"/>
    <w:tmpl w:val="E9167F9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10E7D"/>
    <w:multiLevelType w:val="hybridMultilevel"/>
    <w:tmpl w:val="1D60661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96853"/>
    <w:multiLevelType w:val="hybridMultilevel"/>
    <w:tmpl w:val="430C93E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0144F"/>
    <w:multiLevelType w:val="hybridMultilevel"/>
    <w:tmpl w:val="ED94EB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D0FCF"/>
    <w:multiLevelType w:val="hybridMultilevel"/>
    <w:tmpl w:val="000E706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876B5D"/>
    <w:multiLevelType w:val="hybridMultilevel"/>
    <w:tmpl w:val="921A7BF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677365"/>
    <w:multiLevelType w:val="hybridMultilevel"/>
    <w:tmpl w:val="94B442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2434BB"/>
    <w:multiLevelType w:val="hybridMultilevel"/>
    <w:tmpl w:val="2B84E20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5E64F4"/>
    <w:multiLevelType w:val="hybridMultilevel"/>
    <w:tmpl w:val="995E48B6"/>
    <w:lvl w:ilvl="0" w:tplc="7A9E7C6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0B4549"/>
    <w:multiLevelType w:val="hybridMultilevel"/>
    <w:tmpl w:val="65EC9636"/>
    <w:lvl w:ilvl="0" w:tplc="24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E552803"/>
    <w:multiLevelType w:val="hybridMultilevel"/>
    <w:tmpl w:val="1152BCB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6E772F"/>
    <w:multiLevelType w:val="multilevel"/>
    <w:tmpl w:val="557AAE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4612F8"/>
    <w:multiLevelType w:val="hybridMultilevel"/>
    <w:tmpl w:val="CCAA1F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3A0028F"/>
    <w:multiLevelType w:val="hybridMultilevel"/>
    <w:tmpl w:val="4C12A16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CA3556"/>
    <w:multiLevelType w:val="hybridMultilevel"/>
    <w:tmpl w:val="BF7454E2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E31116"/>
    <w:multiLevelType w:val="hybridMultilevel"/>
    <w:tmpl w:val="CB5ADCD0"/>
    <w:lvl w:ilvl="0" w:tplc="7A9E7C6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sz w:val="22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8274E5E"/>
    <w:multiLevelType w:val="multilevel"/>
    <w:tmpl w:val="807200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9F545D"/>
    <w:multiLevelType w:val="hybridMultilevel"/>
    <w:tmpl w:val="CB5ADCD0"/>
    <w:lvl w:ilvl="0" w:tplc="7A9E7C6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sz w:val="22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0310765">
    <w:abstractNumId w:val="21"/>
  </w:num>
  <w:num w:numId="2" w16cid:durableId="552733298">
    <w:abstractNumId w:val="2"/>
  </w:num>
  <w:num w:numId="3" w16cid:durableId="1253707380">
    <w:abstractNumId w:val="12"/>
  </w:num>
  <w:num w:numId="4" w16cid:durableId="69429524">
    <w:abstractNumId w:val="23"/>
  </w:num>
  <w:num w:numId="5" w16cid:durableId="2127389805">
    <w:abstractNumId w:val="22"/>
  </w:num>
  <w:num w:numId="6" w16cid:durableId="133261994">
    <w:abstractNumId w:val="14"/>
  </w:num>
  <w:num w:numId="7" w16cid:durableId="1969428502">
    <w:abstractNumId w:val="17"/>
  </w:num>
  <w:num w:numId="8" w16cid:durableId="1860391417">
    <w:abstractNumId w:val="3"/>
  </w:num>
  <w:num w:numId="9" w16cid:durableId="627778443">
    <w:abstractNumId w:val="11"/>
  </w:num>
  <w:num w:numId="10" w16cid:durableId="279073905">
    <w:abstractNumId w:val="15"/>
  </w:num>
  <w:num w:numId="11" w16cid:durableId="149250063">
    <w:abstractNumId w:val="24"/>
  </w:num>
  <w:num w:numId="12" w16cid:durableId="2093118600">
    <w:abstractNumId w:val="4"/>
  </w:num>
  <w:num w:numId="13" w16cid:durableId="1217550483">
    <w:abstractNumId w:val="8"/>
  </w:num>
  <w:num w:numId="14" w16cid:durableId="1231967160">
    <w:abstractNumId w:val="18"/>
  </w:num>
  <w:num w:numId="15" w16cid:durableId="1660304420">
    <w:abstractNumId w:val="19"/>
  </w:num>
  <w:num w:numId="16" w16cid:durableId="1052465479">
    <w:abstractNumId w:val="0"/>
  </w:num>
  <w:num w:numId="17" w16cid:durableId="469641430">
    <w:abstractNumId w:val="9"/>
  </w:num>
  <w:num w:numId="18" w16cid:durableId="399255977">
    <w:abstractNumId w:val="25"/>
  </w:num>
  <w:num w:numId="19" w16cid:durableId="1025979294">
    <w:abstractNumId w:val="6"/>
  </w:num>
  <w:num w:numId="20" w16cid:durableId="187333394">
    <w:abstractNumId w:val="26"/>
  </w:num>
  <w:num w:numId="21" w16cid:durableId="497774404">
    <w:abstractNumId w:val="16"/>
  </w:num>
  <w:num w:numId="22" w16cid:durableId="1013536483">
    <w:abstractNumId w:val="1"/>
  </w:num>
  <w:num w:numId="23" w16cid:durableId="62072207">
    <w:abstractNumId w:val="10"/>
  </w:num>
  <w:num w:numId="24" w16cid:durableId="288629042">
    <w:abstractNumId w:val="20"/>
  </w:num>
  <w:num w:numId="25" w16cid:durableId="2131125705">
    <w:abstractNumId w:val="13"/>
  </w:num>
  <w:num w:numId="26" w16cid:durableId="526673865">
    <w:abstractNumId w:val="7"/>
  </w:num>
  <w:num w:numId="27" w16cid:durableId="229465876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212F5"/>
    <w:rsid w:val="00021CF4"/>
    <w:rsid w:val="00036038"/>
    <w:rsid w:val="00054C2E"/>
    <w:rsid w:val="00067175"/>
    <w:rsid w:val="00076C14"/>
    <w:rsid w:val="0008362C"/>
    <w:rsid w:val="00083D82"/>
    <w:rsid w:val="000E0F9F"/>
    <w:rsid w:val="000F2166"/>
    <w:rsid w:val="00117BFB"/>
    <w:rsid w:val="0013534E"/>
    <w:rsid w:val="001436BE"/>
    <w:rsid w:val="00145F76"/>
    <w:rsid w:val="00160BB3"/>
    <w:rsid w:val="00174005"/>
    <w:rsid w:val="00177455"/>
    <w:rsid w:val="001857CE"/>
    <w:rsid w:val="0019626A"/>
    <w:rsid w:val="0019776D"/>
    <w:rsid w:val="001B7CE0"/>
    <w:rsid w:val="001C05B8"/>
    <w:rsid w:val="001C7C7A"/>
    <w:rsid w:val="001D4C75"/>
    <w:rsid w:val="001E2FDB"/>
    <w:rsid w:val="001E55AA"/>
    <w:rsid w:val="001F2652"/>
    <w:rsid w:val="002051A2"/>
    <w:rsid w:val="00221A85"/>
    <w:rsid w:val="002325CD"/>
    <w:rsid w:val="00237DF3"/>
    <w:rsid w:val="0024562B"/>
    <w:rsid w:val="002465D8"/>
    <w:rsid w:val="002507E3"/>
    <w:rsid w:val="00262377"/>
    <w:rsid w:val="0027547B"/>
    <w:rsid w:val="00295825"/>
    <w:rsid w:val="002B11E2"/>
    <w:rsid w:val="002B4D96"/>
    <w:rsid w:val="002B7D34"/>
    <w:rsid w:val="002D0830"/>
    <w:rsid w:val="002D12AD"/>
    <w:rsid w:val="002E0F5A"/>
    <w:rsid w:val="002E44BB"/>
    <w:rsid w:val="002F14E5"/>
    <w:rsid w:val="00313A5E"/>
    <w:rsid w:val="003232D5"/>
    <w:rsid w:val="00333596"/>
    <w:rsid w:val="003520CD"/>
    <w:rsid w:val="00355E1C"/>
    <w:rsid w:val="00356289"/>
    <w:rsid w:val="00366BEC"/>
    <w:rsid w:val="00383BB8"/>
    <w:rsid w:val="003B2FA3"/>
    <w:rsid w:val="003C55D5"/>
    <w:rsid w:val="003E66E7"/>
    <w:rsid w:val="003F51AA"/>
    <w:rsid w:val="00400D09"/>
    <w:rsid w:val="004131CC"/>
    <w:rsid w:val="00415A5F"/>
    <w:rsid w:val="00417DBC"/>
    <w:rsid w:val="004205F2"/>
    <w:rsid w:val="00431EFA"/>
    <w:rsid w:val="004334BB"/>
    <w:rsid w:val="00447771"/>
    <w:rsid w:val="00455D69"/>
    <w:rsid w:val="004738DF"/>
    <w:rsid w:val="00475972"/>
    <w:rsid w:val="004A3C73"/>
    <w:rsid w:val="004B3844"/>
    <w:rsid w:val="004C5771"/>
    <w:rsid w:val="004F69CE"/>
    <w:rsid w:val="00502891"/>
    <w:rsid w:val="00506199"/>
    <w:rsid w:val="005061F6"/>
    <w:rsid w:val="005326B8"/>
    <w:rsid w:val="00561A59"/>
    <w:rsid w:val="00573719"/>
    <w:rsid w:val="00575C11"/>
    <w:rsid w:val="0058000C"/>
    <w:rsid w:val="005857D8"/>
    <w:rsid w:val="005942E3"/>
    <w:rsid w:val="005A549B"/>
    <w:rsid w:val="005E644D"/>
    <w:rsid w:val="005E7962"/>
    <w:rsid w:val="005F178E"/>
    <w:rsid w:val="006165C8"/>
    <w:rsid w:val="006310D5"/>
    <w:rsid w:val="00631580"/>
    <w:rsid w:val="00641024"/>
    <w:rsid w:val="00644172"/>
    <w:rsid w:val="00644B68"/>
    <w:rsid w:val="00647499"/>
    <w:rsid w:val="0066702F"/>
    <w:rsid w:val="0067228C"/>
    <w:rsid w:val="00672F11"/>
    <w:rsid w:val="006866E9"/>
    <w:rsid w:val="006A4901"/>
    <w:rsid w:val="006A58FE"/>
    <w:rsid w:val="006D0AE6"/>
    <w:rsid w:val="006D42CB"/>
    <w:rsid w:val="006E00BE"/>
    <w:rsid w:val="006E7CBE"/>
    <w:rsid w:val="007036D0"/>
    <w:rsid w:val="00731DB9"/>
    <w:rsid w:val="007349FA"/>
    <w:rsid w:val="00744B3B"/>
    <w:rsid w:val="00761012"/>
    <w:rsid w:val="00763710"/>
    <w:rsid w:val="00763DBE"/>
    <w:rsid w:val="00765DE0"/>
    <w:rsid w:val="007776EB"/>
    <w:rsid w:val="007805D5"/>
    <w:rsid w:val="00783A39"/>
    <w:rsid w:val="00837088"/>
    <w:rsid w:val="0084083D"/>
    <w:rsid w:val="008857B4"/>
    <w:rsid w:val="00886212"/>
    <w:rsid w:val="008930DB"/>
    <w:rsid w:val="008B500C"/>
    <w:rsid w:val="008B7B4C"/>
    <w:rsid w:val="008D5BA8"/>
    <w:rsid w:val="008E420D"/>
    <w:rsid w:val="008E4592"/>
    <w:rsid w:val="008E69DE"/>
    <w:rsid w:val="009015A5"/>
    <w:rsid w:val="00912E69"/>
    <w:rsid w:val="00933627"/>
    <w:rsid w:val="00963657"/>
    <w:rsid w:val="00975BB0"/>
    <w:rsid w:val="0098239F"/>
    <w:rsid w:val="009A5616"/>
    <w:rsid w:val="009A59EA"/>
    <w:rsid w:val="009A7938"/>
    <w:rsid w:val="009D3278"/>
    <w:rsid w:val="009D431D"/>
    <w:rsid w:val="009F2571"/>
    <w:rsid w:val="00A03A60"/>
    <w:rsid w:val="00A409B0"/>
    <w:rsid w:val="00A63563"/>
    <w:rsid w:val="00A6359F"/>
    <w:rsid w:val="00A765CF"/>
    <w:rsid w:val="00A80251"/>
    <w:rsid w:val="00A82D1E"/>
    <w:rsid w:val="00A87686"/>
    <w:rsid w:val="00A92164"/>
    <w:rsid w:val="00A92F39"/>
    <w:rsid w:val="00A975E4"/>
    <w:rsid w:val="00AA5684"/>
    <w:rsid w:val="00AB7282"/>
    <w:rsid w:val="00AB73BF"/>
    <w:rsid w:val="00AF1C6D"/>
    <w:rsid w:val="00B1466C"/>
    <w:rsid w:val="00B14975"/>
    <w:rsid w:val="00B16E2C"/>
    <w:rsid w:val="00B272A4"/>
    <w:rsid w:val="00B435ED"/>
    <w:rsid w:val="00B457AB"/>
    <w:rsid w:val="00B53D0D"/>
    <w:rsid w:val="00B66488"/>
    <w:rsid w:val="00B72C01"/>
    <w:rsid w:val="00B93183"/>
    <w:rsid w:val="00B9350B"/>
    <w:rsid w:val="00B961FA"/>
    <w:rsid w:val="00BB3F3B"/>
    <w:rsid w:val="00BC586B"/>
    <w:rsid w:val="00BD2B53"/>
    <w:rsid w:val="00BD586E"/>
    <w:rsid w:val="00BE415E"/>
    <w:rsid w:val="00BF2F2F"/>
    <w:rsid w:val="00BF5DF8"/>
    <w:rsid w:val="00C011FC"/>
    <w:rsid w:val="00C03038"/>
    <w:rsid w:val="00C07C21"/>
    <w:rsid w:val="00C23D56"/>
    <w:rsid w:val="00C34B80"/>
    <w:rsid w:val="00C37282"/>
    <w:rsid w:val="00C50C03"/>
    <w:rsid w:val="00C60AE6"/>
    <w:rsid w:val="00C616F6"/>
    <w:rsid w:val="00C65EF9"/>
    <w:rsid w:val="00C90A9B"/>
    <w:rsid w:val="00CD6700"/>
    <w:rsid w:val="00CE19D0"/>
    <w:rsid w:val="00CE1F37"/>
    <w:rsid w:val="00D03060"/>
    <w:rsid w:val="00D034BB"/>
    <w:rsid w:val="00D10DFE"/>
    <w:rsid w:val="00D17B2B"/>
    <w:rsid w:val="00D277E1"/>
    <w:rsid w:val="00D30E5C"/>
    <w:rsid w:val="00D519C0"/>
    <w:rsid w:val="00D52952"/>
    <w:rsid w:val="00DC02DD"/>
    <w:rsid w:val="00DC7D1D"/>
    <w:rsid w:val="00DD01A0"/>
    <w:rsid w:val="00DF1F31"/>
    <w:rsid w:val="00DF6FA4"/>
    <w:rsid w:val="00E15F95"/>
    <w:rsid w:val="00E542CA"/>
    <w:rsid w:val="00E61275"/>
    <w:rsid w:val="00E6251A"/>
    <w:rsid w:val="00E710C4"/>
    <w:rsid w:val="00E85844"/>
    <w:rsid w:val="00E85AFD"/>
    <w:rsid w:val="00E958C1"/>
    <w:rsid w:val="00EB7EE2"/>
    <w:rsid w:val="00EC4F3B"/>
    <w:rsid w:val="00ED6813"/>
    <w:rsid w:val="00ED73F7"/>
    <w:rsid w:val="00EF0F1D"/>
    <w:rsid w:val="00EF196D"/>
    <w:rsid w:val="00EF6226"/>
    <w:rsid w:val="00F13379"/>
    <w:rsid w:val="00F27341"/>
    <w:rsid w:val="00F368BA"/>
    <w:rsid w:val="00F46C69"/>
    <w:rsid w:val="00F67661"/>
    <w:rsid w:val="00F85BBF"/>
    <w:rsid w:val="00F95DA3"/>
    <w:rsid w:val="00F967E9"/>
    <w:rsid w:val="00FA3D97"/>
    <w:rsid w:val="00FB155A"/>
    <w:rsid w:val="00FB4519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431EFA"/>
  </w:style>
  <w:style w:type="table" w:customStyle="1" w:styleId="Tablaconcuadrcula1">
    <w:name w:val="Tabla con cuadrícula1"/>
    <w:basedOn w:val="Tablanormal"/>
    <w:next w:val="Tablaconcuadrcula"/>
    <w:uiPriority w:val="59"/>
    <w:rsid w:val="006310D5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6310D5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573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caracteristicas.co/buen-orador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earninglegendario.com/herramientas-aprendizaje-tecnicas-formacion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acreditacion.udistrital.edu.co/flexibilidad/estrategias_didacticas_aprendizaje_col%20aborativo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21lZbqTRVF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s.scribd.com/doc/93347010/Estrategias-de-ensenanzaaprendizaje-Autor-Julio-H-Pimienta-Prieto" TargetMode="External"/><Relationship Id="rId10" Type="http://schemas.openxmlformats.org/officeDocument/2006/relationships/hyperlink" Target="https://www.youtube.com/watch?v=HyoXov5PmDQ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file:///C:\Users\AdmSena\Documents\Sena\Componentes\Comunicaci&#243;n\Programas%20de%20Formaci&#243;n\Actuales\2024371%20-%20TGO.%20EECTRICIDAD%20INDUSTRIAL%20-%20MYRIAM\capacitacion%20y%20an&#225;lisis%20que%20encuentra%20en%20el%20enlace%20%20https:\www.youtube.com\watch%3fv=4aDmM9wVc84" TargetMode="External"/><Relationship Id="rId14" Type="http://schemas.openxmlformats.org/officeDocument/2006/relationships/hyperlink" Target="http://dx.doi.org/10.19053/20278306.460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Her11</b:Tag>
    <b:SourceType>Book</b:SourceType>
    <b:Guid>{3BF0BE3A-CB69-4238-94B9-D971C4665373}</b:Guid>
    <b:Author>
      <b:Author>
        <b:NameList>
          <b:Person>
            <b:Last>Hernández</b:Last>
            <b:First>María</b:First>
            <b:Middle>del Socorro Fonseca Yerena - Alicia Correa Pérez - María Ignacia Pineda Ramírez - Francisco Javier Lemus</b:Middle>
          </b:Person>
        </b:NameList>
      </b:Author>
    </b:Author>
    <b:Title>Comunicación Oral y Escrita</b:Title>
    <b:Year>2011</b:Year>
    <b:City>México</b:City>
    <b:Publisher>Pearson</b:Publisher>
    <b:RefOrder>1</b:RefOrder>
  </b:Source>
  <b:Source>
    <b:Tag>Ram93</b:Tag>
    <b:SourceType>Misc</b:SourceType>
    <b:Guid>{4EA8CB02-A1E9-4FCD-AF9B-AD3D5B7394FB}</b:Guid>
    <b:Title>CUADERNO DE TRABAJO PARA LA PRACTICA DE LA REDACCIÓN</b:Title>
    <b:Year>1993</b:Year>
    <b:City>MONTERREY</b:City>
    <b:Author>
      <b:Author>
        <b:NameList>
          <b:Person>
            <b:Last>Ramírez</b:Last>
            <b:First>Francisco</b:First>
            <b:Middle>Javier Ariza Ramírez - Juan Manuel Ariza</b:Middle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541DC3BB-E6ED-4F48-B29E-AB1D109B2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6</TotalTime>
  <Pages>16</Pages>
  <Words>4733</Words>
  <Characters>26035</Characters>
  <Application>Microsoft Office Word</Application>
  <DocSecurity>0</DocSecurity>
  <Lines>216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30707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LENOVO</cp:lastModifiedBy>
  <cp:revision>10</cp:revision>
  <cp:lastPrinted>2016-06-08T15:42:00Z</cp:lastPrinted>
  <dcterms:created xsi:type="dcterms:W3CDTF">2025-07-22T21:02:00Z</dcterms:created>
  <dcterms:modified xsi:type="dcterms:W3CDTF">2025-08-23T01:11:00Z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2025-07-22T21:00:36Z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bcc7d1ce-996c-4b67-8898-f6460895a3fd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